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leftFromText="141" w:rightFromText="141" w:vertAnchor="text" w:tblpY="1"/>
        <w:tblOverlap w:val="never"/>
        <w:tblW w:w="95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98" w:type="dxa"/>
        </w:tblCellMar>
        <w:tblLook w:val="04A0" w:firstRow="1" w:lastRow="0" w:firstColumn="1" w:lastColumn="0" w:noHBand="0" w:noVBand="1"/>
      </w:tblPr>
      <w:tblGrid>
        <w:gridCol w:w="2388"/>
        <w:gridCol w:w="2389"/>
        <w:gridCol w:w="1602"/>
        <w:gridCol w:w="786"/>
        <w:gridCol w:w="2389"/>
      </w:tblGrid>
      <w:tr w:rsidR="00A2623B" w:rsidRPr="00A2623B" w14:paraId="29BE9DED" w14:textId="77777777" w:rsidTr="006B7A18">
        <w:trPr>
          <w:gridAfter w:val="2"/>
          <w:wAfter w:w="3175" w:type="dxa"/>
          <w:trHeight w:hRule="exact" w:val="1673"/>
        </w:trPr>
        <w:tc>
          <w:tcPr>
            <w:tcW w:w="6379" w:type="dxa"/>
            <w:gridSpan w:val="3"/>
          </w:tcPr>
          <w:p w14:paraId="25FB0369" w14:textId="4BAED5EB" w:rsidR="00A2623B" w:rsidRPr="00A2623B" w:rsidRDefault="00A2623B" w:rsidP="006B7A18">
            <w:pPr>
              <w:pStyle w:val="Briefhoofd"/>
              <w:spacing w:line="320" w:lineRule="atLeast"/>
            </w:pPr>
          </w:p>
        </w:tc>
      </w:tr>
      <w:tr w:rsidR="00A2623B" w:rsidRPr="00A2623B" w14:paraId="48FB46B6" w14:textId="77777777" w:rsidTr="007C10E1">
        <w:trPr>
          <w:gridAfter w:val="2"/>
          <w:wAfter w:w="3175" w:type="dxa"/>
          <w:trHeight w:hRule="exact" w:val="2575"/>
        </w:trPr>
        <w:tc>
          <w:tcPr>
            <w:tcW w:w="6379" w:type="dxa"/>
            <w:gridSpan w:val="3"/>
          </w:tcPr>
          <w:p w14:paraId="34D62C21" w14:textId="77777777" w:rsidR="00824722" w:rsidRDefault="00824722" w:rsidP="00824722">
            <w:pPr>
              <w:pBdr>
                <w:left w:val="nil"/>
              </w:pBdr>
              <w:tabs>
                <w:tab w:val="left" w:pos="6300"/>
              </w:tabs>
              <w:rPr>
                <w:noProof/>
              </w:rPr>
            </w:pPr>
            <w:r>
              <w:rPr>
                <w:sz w:val="22"/>
                <w:szCs w:val="22"/>
              </w:rPr>
              <w:t>&lt;&lt;NAWBLOK&gt;&gt;</w:t>
            </w:r>
          </w:p>
          <w:p w14:paraId="0294BE86" w14:textId="77777777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6BF16F42" w14:textId="77777777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239E0CA3" w14:textId="658ADCBE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1B4358B7" w14:textId="01AF2958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37D1C5AC" w14:textId="059933E1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6167E16E" w14:textId="6940169E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5AB0AD8C" w14:textId="46FEC141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3648BBF2" w14:textId="77777777" w:rsidR="00EC13FC" w:rsidRDefault="00EC13FC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10BD4B37" w14:textId="284614F0" w:rsidR="00EC13FC" w:rsidRPr="00A2623B" w:rsidRDefault="00EC13FC" w:rsidP="00571FBB">
            <w:pPr>
              <w:pStyle w:val="Briefhoofd"/>
              <w:spacing w:line="320" w:lineRule="atLeast"/>
            </w:pPr>
          </w:p>
        </w:tc>
      </w:tr>
      <w:tr w:rsidR="003C7810" w:rsidRPr="00A2623B" w14:paraId="6537102F" w14:textId="77777777" w:rsidTr="006B7A18">
        <w:trPr>
          <w:trHeight w:hRule="exact" w:val="301"/>
        </w:trPr>
        <w:tc>
          <w:tcPr>
            <w:tcW w:w="2388" w:type="dxa"/>
          </w:tcPr>
          <w:p w14:paraId="6AD483C4" w14:textId="2F85C497" w:rsidR="003C7810" w:rsidRPr="0030053C" w:rsidRDefault="00A2623B" w:rsidP="006B7A18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30053C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2389" w:type="dxa"/>
          </w:tcPr>
          <w:p w14:paraId="75CFD343" w14:textId="77777777" w:rsidR="003C7810" w:rsidRPr="0030053C" w:rsidRDefault="00A2623B" w:rsidP="006B7A18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30053C">
              <w:rPr>
                <w:b/>
                <w:sz w:val="20"/>
                <w:szCs w:val="20"/>
              </w:rPr>
              <w:t>Uw kenmerk</w:t>
            </w:r>
          </w:p>
        </w:tc>
        <w:tc>
          <w:tcPr>
            <w:tcW w:w="2388" w:type="dxa"/>
            <w:gridSpan w:val="2"/>
          </w:tcPr>
          <w:p w14:paraId="40E8A242" w14:textId="77777777" w:rsidR="003C7810" w:rsidRPr="0030053C" w:rsidRDefault="00A2623B" w:rsidP="006B7A18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30053C">
              <w:rPr>
                <w:b/>
                <w:sz w:val="20"/>
                <w:szCs w:val="20"/>
              </w:rPr>
              <w:t>Ons kenmerk</w:t>
            </w:r>
          </w:p>
        </w:tc>
        <w:tc>
          <w:tcPr>
            <w:tcW w:w="2389" w:type="dxa"/>
          </w:tcPr>
          <w:p w14:paraId="37A58DA0" w14:textId="77777777" w:rsidR="003C7810" w:rsidRPr="0030053C" w:rsidRDefault="00A2623B" w:rsidP="006B7A18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30053C">
              <w:rPr>
                <w:b/>
                <w:sz w:val="20"/>
                <w:szCs w:val="20"/>
              </w:rPr>
              <w:t>Behandeld door</w:t>
            </w:r>
          </w:p>
        </w:tc>
      </w:tr>
      <w:tr w:rsidR="003C7810" w:rsidRPr="00A2623B" w14:paraId="2EEA7686" w14:textId="77777777" w:rsidTr="006B7A18">
        <w:trPr>
          <w:trHeight w:hRule="exact" w:val="601"/>
        </w:trPr>
        <w:tc>
          <w:tcPr>
            <w:tcW w:w="2388" w:type="dxa"/>
          </w:tcPr>
          <w:p w14:paraId="0C74CBD8" w14:textId="336D432E" w:rsidR="003C7810" w:rsidRPr="0030053C" w:rsidRDefault="003B79E6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juli</w:t>
            </w:r>
            <w:r w:rsidR="00031B20">
              <w:rPr>
                <w:sz w:val="20"/>
                <w:szCs w:val="20"/>
              </w:rPr>
              <w:t xml:space="preserve"> 2025</w:t>
            </w:r>
          </w:p>
        </w:tc>
        <w:tc>
          <w:tcPr>
            <w:tcW w:w="2389" w:type="dxa"/>
          </w:tcPr>
          <w:p w14:paraId="77BCDF1A" w14:textId="77777777" w:rsidR="003C7810" w:rsidRPr="0030053C" w:rsidRDefault="003C7810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2388" w:type="dxa"/>
            <w:gridSpan w:val="2"/>
          </w:tcPr>
          <w:p w14:paraId="23C7ED25" w14:textId="05F539BF" w:rsidR="003C7810" w:rsidRPr="0030053C" w:rsidRDefault="00687FD4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>
              <w:t>&lt;&lt;Objectnr_1&gt;&gt;</w:t>
            </w:r>
          </w:p>
        </w:tc>
        <w:tc>
          <w:tcPr>
            <w:tcW w:w="2389" w:type="dxa"/>
          </w:tcPr>
          <w:p w14:paraId="47E1724B" w14:textId="4401A1A9" w:rsidR="003C7810" w:rsidRPr="0030053C" w:rsidRDefault="006E313A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Taakveld Waardebepaling</w:t>
            </w:r>
          </w:p>
        </w:tc>
      </w:tr>
      <w:tr w:rsidR="00AE2E8F" w:rsidRPr="00A2623B" w14:paraId="75E2C490" w14:textId="77777777" w:rsidTr="006B7A18">
        <w:trPr>
          <w:trHeight w:hRule="exact" w:val="301"/>
        </w:trPr>
        <w:tc>
          <w:tcPr>
            <w:tcW w:w="2388" w:type="dxa"/>
          </w:tcPr>
          <w:p w14:paraId="73D1ACE5" w14:textId="77777777" w:rsidR="00AE2E8F" w:rsidRPr="0030053C" w:rsidRDefault="00AE2E8F" w:rsidP="006B7A18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30053C">
              <w:rPr>
                <w:b/>
                <w:sz w:val="20"/>
                <w:szCs w:val="20"/>
              </w:rPr>
              <w:t>Onderwerp</w:t>
            </w:r>
          </w:p>
        </w:tc>
        <w:tc>
          <w:tcPr>
            <w:tcW w:w="2389" w:type="dxa"/>
          </w:tcPr>
          <w:p w14:paraId="4DE2D290" w14:textId="77777777" w:rsidR="00AE2E8F" w:rsidRPr="0030053C" w:rsidRDefault="00AE2E8F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2388" w:type="dxa"/>
            <w:gridSpan w:val="2"/>
          </w:tcPr>
          <w:p w14:paraId="11B4C471" w14:textId="77777777" w:rsidR="00AE2E8F" w:rsidRPr="0030053C" w:rsidRDefault="00AE2E8F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EE0ECA1" w14:textId="77777777" w:rsidR="00AE2E8F" w:rsidRPr="0030053C" w:rsidRDefault="00AE2E8F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</w:tr>
      <w:tr w:rsidR="00AE2E8F" w:rsidRPr="00A2623B" w14:paraId="4A60500D" w14:textId="77777777" w:rsidTr="006B7A18">
        <w:trPr>
          <w:trHeight w:hRule="exact" w:val="879"/>
        </w:trPr>
        <w:tc>
          <w:tcPr>
            <w:tcW w:w="9554" w:type="dxa"/>
            <w:gridSpan w:val="5"/>
          </w:tcPr>
          <w:p w14:paraId="179BAD9E" w14:textId="0E67A354" w:rsidR="00AE2E8F" w:rsidRPr="0030053C" w:rsidRDefault="00687FD4" w:rsidP="006B7A18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>
              <w:t>Informatieaanvraag motorbrandstofverkooppunt</w:t>
            </w:r>
          </w:p>
        </w:tc>
      </w:tr>
    </w:tbl>
    <w:p w14:paraId="6BEBF1C4" w14:textId="3A4CEA4B" w:rsidR="00880FBF" w:rsidRDefault="001402DA" w:rsidP="00274457">
      <w:r>
        <w:rPr>
          <w:noProof/>
          <w:lang w:eastAsia="nl-NL"/>
        </w:rPr>
        <w:drawing>
          <wp:anchor distT="0" distB="0" distL="114300" distR="114300" simplePos="0" relativeHeight="251658240" behindDoc="1" locked="0" layoutInCell="1" allowOverlap="1" wp14:anchorId="2383FC3A" wp14:editId="196FF20C">
            <wp:simplePos x="0" y="0"/>
            <wp:positionH relativeFrom="margin">
              <wp:posOffset>4327</wp:posOffset>
            </wp:positionH>
            <wp:positionV relativeFrom="paragraph">
              <wp:posOffset>-3912870</wp:posOffset>
            </wp:positionV>
            <wp:extent cx="2049822" cy="436770"/>
            <wp:effectExtent l="0" t="0" r="0" b="190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btwente_logo_rgb_2400_dpi_kleur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34" t="32796" r="15156" b="33842"/>
                    <a:stretch/>
                  </pic:blipFill>
                  <pic:spPr bwMode="auto">
                    <a:xfrm>
                      <a:off x="0" y="0"/>
                      <a:ext cx="2049822" cy="436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E8F">
        <w:t>Geachte heer, mevrouw,</w:t>
      </w:r>
    </w:p>
    <w:p w14:paraId="55A6CD62" w14:textId="77777777" w:rsidR="00AE2E8F" w:rsidRDefault="00AE2E8F" w:rsidP="00274457"/>
    <w:p w14:paraId="06E17547" w14:textId="77777777" w:rsidR="00687FD4" w:rsidRDefault="00687FD4" w:rsidP="00687FD4">
      <w:r w:rsidRPr="00BA7128">
        <w:rPr>
          <w:rFonts w:asciiTheme="majorHAnsi" w:hAnsiTheme="majorHAnsi"/>
          <w:shd w:val="clear" w:color="auto" w:fill="FFFFFF"/>
        </w:rPr>
        <w:t xml:space="preserve">GBTwente bepaalt voor </w:t>
      </w:r>
      <w:r>
        <w:rPr>
          <w:rFonts w:asciiTheme="majorHAnsi" w:hAnsiTheme="majorHAnsi"/>
          <w:shd w:val="clear" w:color="auto" w:fill="FFFFFF"/>
        </w:rPr>
        <w:t>uw</w:t>
      </w:r>
      <w:r w:rsidRPr="00BA7128">
        <w:rPr>
          <w:rFonts w:asciiTheme="majorHAnsi" w:hAnsiTheme="majorHAnsi"/>
          <w:shd w:val="clear" w:color="auto" w:fill="FFFFFF"/>
        </w:rPr>
        <w:t xml:space="preserve"> gemeente de WOZ waarde</w:t>
      </w:r>
      <w:r>
        <w:rPr>
          <w:rFonts w:asciiTheme="majorHAnsi" w:hAnsiTheme="majorHAnsi"/>
          <w:shd w:val="clear" w:color="auto" w:fill="FFFFFF"/>
        </w:rPr>
        <w:t xml:space="preserve">. Om een juiste WOZ-waarde vast te kunnen stellen </w:t>
      </w:r>
      <w:r>
        <w:t>van uw pand (</w:t>
      </w:r>
      <w:r w:rsidRPr="002174E7">
        <w:t>motorbrandstofverkooppunt</w:t>
      </w:r>
      <w:r>
        <w:t xml:space="preserve">) hebben wij informatie nodig. In deze brief leest u hoe u deze informatie kunt opsturen. </w:t>
      </w:r>
    </w:p>
    <w:p w14:paraId="125CCFE1" w14:textId="77777777" w:rsidR="00687FD4" w:rsidRDefault="00687FD4" w:rsidP="00687FD4"/>
    <w:p w14:paraId="0D9FAF3A" w14:textId="77777777" w:rsidR="00687FD4" w:rsidRDefault="00687FD4" w:rsidP="00687FD4">
      <w:pPr>
        <w:rPr>
          <w:b/>
          <w:bCs/>
        </w:rPr>
      </w:pPr>
      <w:r>
        <w:rPr>
          <w:b/>
          <w:bCs/>
        </w:rPr>
        <w:t>Waarom hebben wij informatie nodig?</w:t>
      </w:r>
    </w:p>
    <w:p w14:paraId="4211F84C" w14:textId="77777777" w:rsidR="00687FD4" w:rsidRDefault="00687FD4" w:rsidP="00687FD4">
      <w:r>
        <w:t xml:space="preserve">Om de juiste WOZ-waarde van een </w:t>
      </w:r>
      <w:r w:rsidRPr="002174E7">
        <w:t>motorbrandstofverkooppunt</w:t>
      </w:r>
      <w:r>
        <w:t xml:space="preserve"> (object) te bepalen verzamelt GBTwente gegevens over de verkooppunten binnen het verzorgingsgebied. Deze gegevens zijn de basis voor de taxatie van een object.</w:t>
      </w:r>
    </w:p>
    <w:p w14:paraId="466F463D" w14:textId="77777777" w:rsidR="00687FD4" w:rsidRDefault="00687FD4" w:rsidP="00687FD4"/>
    <w:p w14:paraId="35E668B4" w14:textId="77777777" w:rsidR="00687FD4" w:rsidRDefault="00687FD4" w:rsidP="00687FD4">
      <w:pPr>
        <w:rPr>
          <w:b/>
          <w:bCs/>
        </w:rPr>
      </w:pPr>
      <w:r>
        <w:rPr>
          <w:b/>
          <w:bCs/>
        </w:rPr>
        <w:t>Moet u deze informatie delen?</w:t>
      </w:r>
    </w:p>
    <w:p w14:paraId="634B935C" w14:textId="0AAC3B4E" w:rsidR="00687FD4" w:rsidRPr="00350126" w:rsidRDefault="00687FD4" w:rsidP="00687FD4">
      <w:bookmarkStart w:id="0" w:name="_Hlk49500149"/>
      <w:r w:rsidRPr="00350126">
        <w:t>U bent verplicht ons de gevraagde gegevens op te sturen</w:t>
      </w:r>
      <w:r w:rsidR="00585FE7">
        <w:rPr>
          <w:rFonts w:ascii="Arial" w:hAnsi="Arial"/>
        </w:rPr>
        <w:t>¹</w:t>
      </w:r>
      <w:r w:rsidRPr="00350126">
        <w:t>. De door u opgestuurde gegevens vallen onder de geheimhoudingsplicht van de Algemene wet bestuursrecht.</w:t>
      </w:r>
    </w:p>
    <w:p w14:paraId="656125AF" w14:textId="77777777" w:rsidR="00687FD4" w:rsidRPr="00350126" w:rsidRDefault="00687FD4" w:rsidP="00687FD4">
      <w:r w:rsidRPr="00350126">
        <w:t>Daarnaast kan door onjuiste of onvolledige informatie een foute WOZ-waarde vastgesteld worden.</w:t>
      </w:r>
    </w:p>
    <w:bookmarkEnd w:id="0"/>
    <w:p w14:paraId="5AEF8EAD" w14:textId="77777777" w:rsidR="00687FD4" w:rsidRDefault="00687FD4" w:rsidP="00687FD4"/>
    <w:p w14:paraId="1B828D74" w14:textId="77777777" w:rsidR="00687FD4" w:rsidRDefault="00687FD4" w:rsidP="00687FD4">
      <w:pPr>
        <w:rPr>
          <w:b/>
          <w:bCs/>
        </w:rPr>
      </w:pPr>
    </w:p>
    <w:p w14:paraId="1B201131" w14:textId="1DFCBA9E" w:rsidR="00687FD4" w:rsidRDefault="00687FD4" w:rsidP="00687FD4">
      <w:pPr>
        <w:rPr>
          <w:b/>
          <w:bCs/>
        </w:rPr>
      </w:pPr>
      <w:r>
        <w:rPr>
          <w:b/>
          <w:bCs/>
        </w:rPr>
        <w:br w:type="page"/>
      </w:r>
      <w:bookmarkStart w:id="1" w:name="_Hlk7535807"/>
      <w:r>
        <w:rPr>
          <w:b/>
          <w:bCs/>
        </w:rPr>
        <w:lastRenderedPageBreak/>
        <w:t>Hoe kunt u deze informatie opsturen?</w:t>
      </w:r>
    </w:p>
    <w:p w14:paraId="119389A4" w14:textId="3E66E79C" w:rsidR="001E30CB" w:rsidRPr="00440CF2" w:rsidRDefault="001E30CB" w:rsidP="001E30CB">
      <w:pPr>
        <w:rPr>
          <w:rFonts w:asciiTheme="majorHAnsi" w:hAnsiTheme="majorHAnsi"/>
        </w:rPr>
      </w:pPr>
      <w:r w:rsidRPr="001C0EA5">
        <w:t>Vul de missende informatie op het formulier in en stuur het formulier binnen 14 dagen na dagtekening van deze brief naar ons terug</w:t>
      </w:r>
      <w:r>
        <w:t>.</w:t>
      </w:r>
      <w:r w:rsidRPr="001C0EA5">
        <w:t xml:space="preserve"> </w:t>
      </w:r>
      <w:r>
        <w:t xml:space="preserve">Dit kan per post naar GBTwente, Antwoordnummer 1054, 7550 VB in Hengelo. Per mail stuurt u het ingevulde formulier naar </w:t>
      </w:r>
      <w:r w:rsidR="00810EA0">
        <w:t>nietwoningen</w:t>
      </w:r>
      <w:r w:rsidRPr="00571FBB">
        <w:rPr>
          <w:color w:val="000000" w:themeColor="text1"/>
        </w:rPr>
        <w:t>@gbtwente.nl</w:t>
      </w:r>
      <w:r w:rsidRPr="00571FBB">
        <w:rPr>
          <w:rFonts w:asciiTheme="majorHAnsi" w:hAnsiTheme="majorHAnsi"/>
          <w:color w:val="000000" w:themeColor="text1"/>
        </w:rPr>
        <w:t xml:space="preserve">.  </w:t>
      </w:r>
    </w:p>
    <w:p w14:paraId="17229AC6" w14:textId="77777777" w:rsidR="00687FD4" w:rsidRDefault="00687FD4" w:rsidP="00687FD4"/>
    <w:p w14:paraId="25984CC3" w14:textId="77777777" w:rsidR="00687FD4" w:rsidRPr="00E373F0" w:rsidRDefault="00687FD4" w:rsidP="00687FD4">
      <w:pPr>
        <w:rPr>
          <w:b/>
        </w:rPr>
      </w:pPr>
      <w:r>
        <w:rPr>
          <w:b/>
        </w:rPr>
        <w:t>Heeft u nog v</w:t>
      </w:r>
      <w:r w:rsidRPr="00E373F0">
        <w:rPr>
          <w:b/>
        </w:rPr>
        <w:t>ragen?</w:t>
      </w:r>
    </w:p>
    <w:p w14:paraId="5EC59C78" w14:textId="2596CBF3" w:rsidR="00687FD4" w:rsidRPr="00E373F0" w:rsidRDefault="00687FD4" w:rsidP="00687FD4">
      <w:pPr>
        <w:rPr>
          <w:bCs/>
        </w:rPr>
      </w:pPr>
      <w:r w:rsidRPr="00E373F0">
        <w:rPr>
          <w:bCs/>
        </w:rPr>
        <w:t xml:space="preserve">Heeft u </w:t>
      </w:r>
      <w:r>
        <w:rPr>
          <w:bCs/>
        </w:rPr>
        <w:t>hulp nodig of vragen over deze brief?</w:t>
      </w:r>
      <w:r w:rsidRPr="00E373F0">
        <w:rPr>
          <w:bCs/>
        </w:rPr>
        <w:t xml:space="preserve"> Neem dan gerust contact met </w:t>
      </w:r>
      <w:r>
        <w:rPr>
          <w:bCs/>
        </w:rPr>
        <w:t xml:space="preserve">ons op. Wij helpen u graag. U bereikt ons op telefoonnummer </w:t>
      </w:r>
      <w:r w:rsidR="00F12068" w:rsidRPr="00F12068">
        <w:rPr>
          <w:bCs/>
        </w:rPr>
        <w:t>088 – 64 64 800</w:t>
      </w:r>
      <w:r>
        <w:rPr>
          <w:bCs/>
        </w:rPr>
        <w:t>.</w:t>
      </w:r>
      <w:r w:rsidRPr="00E373F0">
        <w:rPr>
          <w:bCs/>
        </w:rPr>
        <w:t xml:space="preserve"> </w:t>
      </w:r>
    </w:p>
    <w:p w14:paraId="5E109A4F" w14:textId="77777777" w:rsidR="00687FD4" w:rsidRPr="002A57AE" w:rsidRDefault="00687FD4" w:rsidP="00687FD4">
      <w:pPr>
        <w:rPr>
          <w:bCs/>
        </w:rPr>
      </w:pPr>
    </w:p>
    <w:p w14:paraId="3DFCA60F" w14:textId="77777777" w:rsidR="00687FD4" w:rsidRPr="0045493A" w:rsidRDefault="00687FD4" w:rsidP="00687FD4">
      <w:pPr>
        <w:rPr>
          <w:bCs/>
        </w:rPr>
      </w:pPr>
    </w:p>
    <w:p w14:paraId="207B73BB" w14:textId="77777777" w:rsidR="00687FD4" w:rsidRPr="00D379EE" w:rsidRDefault="00687FD4" w:rsidP="00687FD4">
      <w:pPr>
        <w:rPr>
          <w:bCs/>
        </w:rPr>
      </w:pPr>
      <w:r w:rsidRPr="00D379EE">
        <w:rPr>
          <w:bCs/>
        </w:rPr>
        <w:t>Met vriendelijke groet,</w:t>
      </w:r>
    </w:p>
    <w:p w14:paraId="3B137E16" w14:textId="77777777" w:rsidR="00687FD4" w:rsidRPr="00824722" w:rsidRDefault="00687FD4" w:rsidP="00687FD4">
      <w:pPr>
        <w:rPr>
          <w:bCs/>
          <w:lang w:val="de-DE"/>
        </w:rPr>
      </w:pPr>
      <w:r w:rsidRPr="00824722">
        <w:rPr>
          <w:bCs/>
          <w:lang w:val="de-DE"/>
        </w:rPr>
        <w:t>Namens GBTwente,</w:t>
      </w:r>
    </w:p>
    <w:p w14:paraId="75D8F1D3" w14:textId="77777777" w:rsidR="00687FD4" w:rsidRDefault="00687FD4" w:rsidP="00687FD4">
      <w:pPr>
        <w:rPr>
          <w:bCs/>
          <w:lang w:val="de-DE"/>
        </w:rPr>
      </w:pPr>
    </w:p>
    <w:p w14:paraId="7121309E" w14:textId="77777777" w:rsidR="00931A9A" w:rsidRPr="00824722" w:rsidRDefault="00931A9A" w:rsidP="00687FD4">
      <w:pPr>
        <w:rPr>
          <w:bCs/>
          <w:lang w:val="de-DE"/>
        </w:rPr>
      </w:pPr>
    </w:p>
    <w:p w14:paraId="162E0F85" w14:textId="782FCE72" w:rsidR="00687FD4" w:rsidRPr="00824722" w:rsidRDefault="00931A9A" w:rsidP="00687FD4">
      <w:pPr>
        <w:rPr>
          <w:bCs/>
          <w:lang w:val="de-DE"/>
        </w:rPr>
      </w:pPr>
      <w:r>
        <w:rPr>
          <w:bCs/>
          <w:lang w:val="de-DE"/>
        </w:rPr>
        <w:t>D</w:t>
      </w:r>
      <w:r w:rsidR="004B3A05">
        <w:rPr>
          <w:bCs/>
          <w:lang w:val="de-DE"/>
        </w:rPr>
        <w:t xml:space="preserve">e </w:t>
      </w:r>
      <w:r w:rsidR="00031B20">
        <w:rPr>
          <w:bCs/>
          <w:lang w:val="de-DE"/>
        </w:rPr>
        <w:t>directeur</w:t>
      </w:r>
      <w:r>
        <w:rPr>
          <w:rStyle w:val="ui-provider"/>
        </w:rPr>
        <w:t xml:space="preserve"> GBTwente</w:t>
      </w:r>
    </w:p>
    <w:p w14:paraId="00160EBA" w14:textId="77777777" w:rsidR="00687FD4" w:rsidRDefault="00687FD4" w:rsidP="00687FD4">
      <w:pPr>
        <w:rPr>
          <w:bCs/>
          <w:i/>
          <w:iCs/>
        </w:rPr>
      </w:pPr>
      <w:r w:rsidRPr="00D379EE">
        <w:rPr>
          <w:bCs/>
          <w:i/>
          <w:iCs/>
        </w:rPr>
        <w:t>Deze brief is geautomatiseerd aangemaakt en daarom niet ondertekend.</w:t>
      </w:r>
    </w:p>
    <w:p w14:paraId="693FABE4" w14:textId="77777777" w:rsidR="00687FD4" w:rsidRDefault="00687FD4" w:rsidP="00687FD4">
      <w:pPr>
        <w:rPr>
          <w:bCs/>
        </w:rPr>
      </w:pPr>
    </w:p>
    <w:p w14:paraId="4AB23E1E" w14:textId="77777777" w:rsidR="00687FD4" w:rsidRDefault="00687FD4" w:rsidP="00687FD4">
      <w:pPr>
        <w:rPr>
          <w:bCs/>
        </w:rPr>
      </w:pPr>
    </w:p>
    <w:p w14:paraId="3305E8C7" w14:textId="075BD7C5" w:rsidR="00687FD4" w:rsidRPr="00DA2332" w:rsidRDefault="00687FD4" w:rsidP="00687FD4">
      <w:pPr>
        <w:rPr>
          <w:b/>
          <w:bCs/>
          <w:iCs/>
        </w:rPr>
      </w:pPr>
      <w:r w:rsidRPr="00DA2332">
        <w:rPr>
          <w:b/>
          <w:bCs/>
          <w:iCs/>
        </w:rPr>
        <w:t>Bijlage:</w:t>
      </w:r>
    </w:p>
    <w:p w14:paraId="04BFF902" w14:textId="77777777" w:rsidR="00687FD4" w:rsidRPr="00EC5EE0" w:rsidRDefault="00687FD4" w:rsidP="00687FD4">
      <w:pPr>
        <w:pStyle w:val="Lijstalinea"/>
        <w:numPr>
          <w:ilvl w:val="0"/>
          <w:numId w:val="30"/>
        </w:numPr>
        <w:rPr>
          <w:b/>
          <w:bCs/>
          <w:iCs/>
        </w:rPr>
      </w:pPr>
      <w:r w:rsidRPr="00EC5EE0">
        <w:rPr>
          <w:b/>
          <w:bCs/>
          <w:iCs/>
        </w:rPr>
        <w:t>Informatieformulier motorbrandstofverkooppunt</w:t>
      </w:r>
    </w:p>
    <w:p w14:paraId="17073877" w14:textId="19303235" w:rsidR="00687FD4" w:rsidRPr="00A6515B" w:rsidRDefault="00687FD4" w:rsidP="00A6515B">
      <w:pPr>
        <w:rPr>
          <w:b/>
          <w:bCs/>
          <w:iCs/>
        </w:rPr>
      </w:pPr>
    </w:p>
    <w:p w14:paraId="0B0DED73" w14:textId="77777777" w:rsidR="00687FD4" w:rsidRDefault="00687FD4" w:rsidP="00687FD4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05AFB71" w14:textId="77777777" w:rsidR="00687FD4" w:rsidRPr="00622013" w:rsidRDefault="00687FD4" w:rsidP="00687FD4">
      <w:pPr>
        <w:spacing w:line="240" w:lineRule="auto"/>
        <w:jc w:val="center"/>
        <w:rPr>
          <w:rFonts w:ascii="Verdana" w:hAnsi="Verdana"/>
          <w:b/>
          <w:sz w:val="18"/>
          <w:szCs w:val="18"/>
        </w:rPr>
      </w:pPr>
      <w:r w:rsidRPr="00622013">
        <w:rPr>
          <w:rFonts w:ascii="Verdana" w:hAnsi="Verdana"/>
          <w:b/>
          <w:sz w:val="18"/>
          <w:szCs w:val="18"/>
        </w:rPr>
        <w:lastRenderedPageBreak/>
        <w:t>Inlichtingenformulier WOZ-waardebepaling motorbrandstofverkooppunten</w:t>
      </w:r>
    </w:p>
    <w:p w14:paraId="2D6CED67" w14:textId="77777777" w:rsidR="00687FD4" w:rsidRPr="00622013" w:rsidRDefault="00687FD4" w:rsidP="00687FD4">
      <w:pPr>
        <w:spacing w:line="240" w:lineRule="auto"/>
        <w:jc w:val="center"/>
        <w:rPr>
          <w:rFonts w:ascii="Verdana" w:hAnsi="Verdana"/>
          <w:b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1"/>
      </w:tblGrid>
      <w:tr w:rsidR="00687FD4" w:rsidRPr="00622013" w14:paraId="0C009A33" w14:textId="77777777" w:rsidTr="0083669A">
        <w:trPr>
          <w:trHeight w:val="275"/>
        </w:trPr>
        <w:tc>
          <w:tcPr>
            <w:tcW w:w="10640" w:type="dxa"/>
          </w:tcPr>
          <w:p w14:paraId="46DC499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622013">
              <w:rPr>
                <w:rFonts w:ascii="Verdana" w:hAnsi="Verdana"/>
                <w:b/>
                <w:sz w:val="18"/>
                <w:szCs w:val="18"/>
              </w:rPr>
              <w:t>1. Adressering</w:t>
            </w:r>
          </w:p>
        </w:tc>
      </w:tr>
    </w:tbl>
    <w:p w14:paraId="0E2856AB" w14:textId="77777777" w:rsidR="00687FD4" w:rsidRPr="00622013" w:rsidRDefault="00687FD4" w:rsidP="00687FD4">
      <w:pPr>
        <w:spacing w:line="240" w:lineRule="auto"/>
        <w:rPr>
          <w:rFonts w:ascii="Verdana" w:hAnsi="Verdana"/>
          <w:sz w:val="18"/>
          <w:szCs w:val="18"/>
        </w:rPr>
      </w:pPr>
    </w:p>
    <w:p w14:paraId="3C91A42E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>Naam tankstation:</w:t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  <w:t>……………………………………………………………………………………………</w:t>
      </w:r>
    </w:p>
    <w:p w14:paraId="3A544C2F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>Merknaam:</w:t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  <w:t>……………………………………………………………………………………………</w:t>
      </w:r>
    </w:p>
    <w:p w14:paraId="4EFB67E3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>Adres:</w:t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>&lt;&lt;</w:t>
      </w:r>
      <w:r>
        <w:rPr>
          <w:rFonts w:ascii="Verdana" w:hAnsi="Verdana"/>
          <w:sz w:val="18"/>
          <w:szCs w:val="18"/>
        </w:rPr>
        <w:t>Straat_1</w:t>
      </w:r>
      <w:r w:rsidRPr="00622013">
        <w:rPr>
          <w:rFonts w:ascii="Verdana" w:hAnsi="Verdana"/>
          <w:sz w:val="18"/>
          <w:szCs w:val="18"/>
        </w:rPr>
        <w:t>&gt;&gt; &lt;&lt;</w:t>
      </w:r>
      <w:r>
        <w:rPr>
          <w:rFonts w:ascii="Verdana" w:hAnsi="Verdana"/>
          <w:sz w:val="18"/>
          <w:szCs w:val="18"/>
        </w:rPr>
        <w:t>H</w:t>
      </w:r>
      <w:r w:rsidRPr="00622013">
        <w:rPr>
          <w:rFonts w:ascii="Verdana" w:hAnsi="Verdana"/>
          <w:sz w:val="18"/>
          <w:szCs w:val="18"/>
        </w:rPr>
        <w:t>uisnr</w:t>
      </w:r>
      <w:r>
        <w:rPr>
          <w:rFonts w:ascii="Verdana" w:hAnsi="Verdana"/>
          <w:sz w:val="18"/>
          <w:szCs w:val="18"/>
        </w:rPr>
        <w:t>_1</w:t>
      </w:r>
      <w:r w:rsidRPr="00622013">
        <w:rPr>
          <w:rFonts w:ascii="Verdana" w:hAnsi="Verdana"/>
          <w:sz w:val="18"/>
          <w:szCs w:val="18"/>
        </w:rPr>
        <w:t>&gt;&gt; &lt;&lt;</w:t>
      </w:r>
      <w:r>
        <w:rPr>
          <w:rFonts w:ascii="Verdana" w:hAnsi="Verdana"/>
          <w:sz w:val="18"/>
          <w:szCs w:val="18"/>
        </w:rPr>
        <w:t>H</w:t>
      </w:r>
      <w:r w:rsidRPr="00622013">
        <w:rPr>
          <w:rFonts w:ascii="Verdana" w:hAnsi="Verdana"/>
          <w:sz w:val="18"/>
          <w:szCs w:val="18"/>
        </w:rPr>
        <w:t>uislt</w:t>
      </w:r>
      <w:r>
        <w:rPr>
          <w:rFonts w:ascii="Verdana" w:hAnsi="Verdana"/>
          <w:sz w:val="18"/>
          <w:szCs w:val="18"/>
        </w:rPr>
        <w:t>_1</w:t>
      </w:r>
      <w:r w:rsidRPr="00622013">
        <w:rPr>
          <w:rFonts w:ascii="Verdana" w:hAnsi="Verdana"/>
          <w:sz w:val="18"/>
          <w:szCs w:val="18"/>
        </w:rPr>
        <w:t>&gt;&gt;&lt;&lt;</w:t>
      </w:r>
      <w:r>
        <w:rPr>
          <w:rFonts w:ascii="Verdana" w:hAnsi="Verdana"/>
          <w:sz w:val="18"/>
          <w:szCs w:val="18"/>
        </w:rPr>
        <w:t>T</w:t>
      </w:r>
      <w:r w:rsidRPr="00622013">
        <w:rPr>
          <w:rFonts w:ascii="Verdana" w:hAnsi="Verdana"/>
          <w:sz w:val="18"/>
          <w:szCs w:val="18"/>
        </w:rPr>
        <w:t>oev</w:t>
      </w:r>
      <w:r>
        <w:rPr>
          <w:rFonts w:ascii="Verdana" w:hAnsi="Verdana"/>
          <w:sz w:val="18"/>
          <w:szCs w:val="18"/>
        </w:rPr>
        <w:t>_1</w:t>
      </w:r>
      <w:r w:rsidRPr="00622013">
        <w:rPr>
          <w:rFonts w:ascii="Verdana" w:hAnsi="Verdana"/>
          <w:sz w:val="18"/>
          <w:szCs w:val="18"/>
        </w:rPr>
        <w:t>&gt;&gt;</w:t>
      </w:r>
    </w:p>
    <w:p w14:paraId="1DCD4DE0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>Postcode:</w:t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&lt;&lt;PostcAlf_1&gt;&gt;</w:t>
      </w:r>
    </w:p>
    <w:p w14:paraId="68315F1E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>Woonplaats:</w:t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  <w:t>&lt;&lt;</w:t>
      </w:r>
      <w:r>
        <w:rPr>
          <w:rFonts w:ascii="Verdana" w:hAnsi="Verdana"/>
          <w:sz w:val="18"/>
          <w:szCs w:val="18"/>
        </w:rPr>
        <w:t>W</w:t>
      </w:r>
      <w:r w:rsidRPr="00622013">
        <w:rPr>
          <w:rFonts w:ascii="Verdana" w:hAnsi="Verdana"/>
          <w:sz w:val="18"/>
          <w:szCs w:val="18"/>
        </w:rPr>
        <w:t>oonplaats</w:t>
      </w:r>
      <w:r>
        <w:rPr>
          <w:rFonts w:ascii="Verdana" w:hAnsi="Verdana"/>
          <w:sz w:val="18"/>
          <w:szCs w:val="18"/>
        </w:rPr>
        <w:t>_1</w:t>
      </w:r>
      <w:r w:rsidRPr="00622013">
        <w:rPr>
          <w:rFonts w:ascii="Verdana" w:hAnsi="Verdana"/>
          <w:sz w:val="18"/>
          <w:szCs w:val="18"/>
        </w:rPr>
        <w:t>&gt;&gt;</w:t>
      </w:r>
    </w:p>
    <w:p w14:paraId="491AEC72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>Gemeente:</w:t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 w:rsidRPr="00622013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&lt;&lt;Gemeentenaam_1&gt;&gt;</w:t>
      </w:r>
    </w:p>
    <w:p w14:paraId="28EDB67E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>WOZ-objectnummer:</w:t>
      </w:r>
      <w:r w:rsidRPr="00622013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&lt;&lt;Objectnr_1</w:t>
      </w:r>
      <w:r w:rsidRPr="00622013">
        <w:rPr>
          <w:rFonts w:ascii="Verdana" w:hAnsi="Verdana"/>
          <w:sz w:val="18"/>
          <w:szCs w:val="18"/>
        </w:rPr>
        <w:t>&gt;&gt;</w:t>
      </w:r>
    </w:p>
    <w:p w14:paraId="427EDAE3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740"/>
        <w:gridCol w:w="4111"/>
      </w:tblGrid>
      <w:tr w:rsidR="00687FD4" w:rsidRPr="00622013" w14:paraId="1E407039" w14:textId="77777777" w:rsidTr="00B56D3B">
        <w:trPr>
          <w:trHeight w:val="342"/>
        </w:trPr>
        <w:tc>
          <w:tcPr>
            <w:tcW w:w="4505" w:type="dxa"/>
            <w:tcBorders>
              <w:right w:val="single" w:sz="4" w:space="0" w:color="auto"/>
            </w:tcBorders>
          </w:tcPr>
          <w:p w14:paraId="17A00B8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b/>
                <w:sz w:val="18"/>
                <w:szCs w:val="18"/>
              </w:rPr>
              <w:t>2. Type Tankstation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65A4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D22771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ind w:left="64"/>
              <w:rPr>
                <w:rFonts w:ascii="Verdana" w:hAnsi="Verdana"/>
                <w:b/>
                <w:sz w:val="18"/>
                <w:szCs w:val="18"/>
              </w:rPr>
            </w:pPr>
            <w:r w:rsidRPr="00622013">
              <w:rPr>
                <w:rFonts w:ascii="Verdana" w:hAnsi="Verdana"/>
                <w:b/>
                <w:sz w:val="18"/>
                <w:szCs w:val="18"/>
              </w:rPr>
              <w:t>3. Openingstijden</w:t>
            </w:r>
          </w:p>
        </w:tc>
      </w:tr>
    </w:tbl>
    <w:p w14:paraId="291E08A2" w14:textId="1D88C4A5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 w:rsidRPr="00622013">
        <w:rPr>
          <w:rFonts w:ascii="Verdana" w:hAnsi="Verdana"/>
          <w:sz w:val="18"/>
          <w:szCs w:val="18"/>
        </w:rPr>
        <w:t xml:space="preserve"> Aankruisen indien van toepassing:</w:t>
      </w:r>
      <w:r w:rsidRPr="00622013">
        <w:rPr>
          <w:rFonts w:ascii="Verdana" w:hAnsi="Verdana"/>
          <w:sz w:val="18"/>
          <w:szCs w:val="18"/>
        </w:rPr>
        <w:tab/>
        <w:t xml:space="preserve">    </w:t>
      </w:r>
      <w:r>
        <w:rPr>
          <w:rFonts w:ascii="Verdana" w:hAnsi="Verdana"/>
          <w:sz w:val="18"/>
          <w:szCs w:val="18"/>
        </w:rPr>
        <w:t xml:space="preserve">                                </w:t>
      </w:r>
      <w:r w:rsidRPr="00622013">
        <w:rPr>
          <w:rFonts w:ascii="Verdana" w:hAnsi="Verdana"/>
          <w:sz w:val="18"/>
          <w:szCs w:val="18"/>
        </w:rPr>
        <w:t xml:space="preserve">           </w:t>
      </w:r>
      <w:r w:rsidR="00B56D3B">
        <w:rPr>
          <w:rFonts w:ascii="Verdana" w:hAnsi="Verdana"/>
          <w:sz w:val="18"/>
          <w:szCs w:val="18"/>
        </w:rPr>
        <w:t xml:space="preserve">  </w:t>
      </w:r>
      <w:r w:rsidRPr="00622013">
        <w:rPr>
          <w:rFonts w:ascii="Verdana" w:hAnsi="Verdana"/>
          <w:sz w:val="18"/>
          <w:szCs w:val="18"/>
        </w:rPr>
        <w:t xml:space="preserve">van </w:t>
      </w:r>
      <w:r w:rsidRPr="00622013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 xml:space="preserve">            </w:t>
      </w:r>
      <w:r w:rsidRPr="00622013">
        <w:rPr>
          <w:rFonts w:ascii="Verdana" w:hAnsi="Verdana"/>
          <w:sz w:val="18"/>
          <w:szCs w:val="18"/>
        </w:rPr>
        <w:t xml:space="preserve">  tot</w:t>
      </w:r>
    </w:p>
    <w:tbl>
      <w:tblPr>
        <w:tblpPr w:leftFromText="180" w:rightFromText="180" w:vertAnchor="text" w:horzAnchor="margin" w:tblpY="31"/>
        <w:tblW w:w="9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992"/>
        <w:gridCol w:w="730"/>
        <w:gridCol w:w="1412"/>
        <w:gridCol w:w="1281"/>
        <w:gridCol w:w="1342"/>
      </w:tblGrid>
      <w:tr w:rsidR="00687FD4" w:rsidRPr="00622013" w14:paraId="0E3ED10D" w14:textId="77777777" w:rsidTr="0083669A">
        <w:tc>
          <w:tcPr>
            <w:tcW w:w="3544" w:type="dxa"/>
            <w:tcBorders>
              <w:top w:val="nil"/>
              <w:left w:val="nil"/>
              <w:bottom w:val="nil"/>
            </w:tcBorders>
          </w:tcPr>
          <w:p w14:paraId="003E051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Autosnelwegstation</w:t>
            </w:r>
          </w:p>
        </w:tc>
        <w:tc>
          <w:tcPr>
            <w:tcW w:w="992" w:type="dxa"/>
          </w:tcPr>
          <w:p w14:paraId="6656462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16CF321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2" w:type="dxa"/>
          </w:tcPr>
          <w:p w14:paraId="25C1B3B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maandag</w:t>
            </w:r>
          </w:p>
        </w:tc>
        <w:tc>
          <w:tcPr>
            <w:tcW w:w="1281" w:type="dxa"/>
          </w:tcPr>
          <w:p w14:paraId="131823A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  <w:tc>
          <w:tcPr>
            <w:tcW w:w="1342" w:type="dxa"/>
          </w:tcPr>
          <w:p w14:paraId="201CDC5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</w:tr>
      <w:tr w:rsidR="00687FD4" w:rsidRPr="00622013" w14:paraId="1F8AAD64" w14:textId="77777777" w:rsidTr="0083669A">
        <w:tc>
          <w:tcPr>
            <w:tcW w:w="3544" w:type="dxa"/>
            <w:tcBorders>
              <w:top w:val="nil"/>
              <w:left w:val="nil"/>
              <w:bottom w:val="nil"/>
            </w:tcBorders>
          </w:tcPr>
          <w:p w14:paraId="1AE69D7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Tangentstation</w:t>
            </w:r>
          </w:p>
        </w:tc>
        <w:tc>
          <w:tcPr>
            <w:tcW w:w="992" w:type="dxa"/>
          </w:tcPr>
          <w:p w14:paraId="1C33AB7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054671F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2" w:type="dxa"/>
          </w:tcPr>
          <w:p w14:paraId="7A8DDF5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dinsdag</w:t>
            </w:r>
          </w:p>
        </w:tc>
        <w:tc>
          <w:tcPr>
            <w:tcW w:w="1281" w:type="dxa"/>
          </w:tcPr>
          <w:p w14:paraId="2FBF41E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  <w:tc>
          <w:tcPr>
            <w:tcW w:w="1342" w:type="dxa"/>
          </w:tcPr>
          <w:p w14:paraId="574F7D6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</w:tr>
      <w:tr w:rsidR="00687FD4" w:rsidRPr="00622013" w14:paraId="3DE516C0" w14:textId="77777777" w:rsidTr="0083669A">
        <w:tc>
          <w:tcPr>
            <w:tcW w:w="3544" w:type="dxa"/>
            <w:tcBorders>
              <w:top w:val="nil"/>
              <w:left w:val="nil"/>
              <w:bottom w:val="nil"/>
            </w:tcBorders>
          </w:tcPr>
          <w:p w14:paraId="262A880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Buurtstation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B259C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7D2BE9B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2" w:type="dxa"/>
          </w:tcPr>
          <w:p w14:paraId="18B1B59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woensdag</w:t>
            </w:r>
          </w:p>
        </w:tc>
        <w:tc>
          <w:tcPr>
            <w:tcW w:w="1281" w:type="dxa"/>
          </w:tcPr>
          <w:p w14:paraId="7490775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  <w:tc>
          <w:tcPr>
            <w:tcW w:w="1342" w:type="dxa"/>
          </w:tcPr>
          <w:p w14:paraId="653F066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</w:tr>
      <w:tr w:rsidR="00687FD4" w:rsidRPr="00622013" w14:paraId="49B24EDD" w14:textId="77777777" w:rsidTr="0083669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8A6973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A04268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</w:tcBorders>
          </w:tcPr>
          <w:p w14:paraId="1C469AB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2" w:type="dxa"/>
          </w:tcPr>
          <w:p w14:paraId="5BAAA65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donderdag</w:t>
            </w:r>
          </w:p>
        </w:tc>
        <w:tc>
          <w:tcPr>
            <w:tcW w:w="1281" w:type="dxa"/>
          </w:tcPr>
          <w:p w14:paraId="3CBB359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  <w:tc>
          <w:tcPr>
            <w:tcW w:w="1342" w:type="dxa"/>
          </w:tcPr>
          <w:p w14:paraId="750486B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</w:tr>
      <w:tr w:rsidR="00687FD4" w:rsidRPr="00622013" w14:paraId="6558EFC3" w14:textId="77777777" w:rsidTr="0083669A">
        <w:tc>
          <w:tcPr>
            <w:tcW w:w="3544" w:type="dxa"/>
            <w:tcBorders>
              <w:top w:val="nil"/>
              <w:left w:val="nil"/>
              <w:bottom w:val="nil"/>
            </w:tcBorders>
          </w:tcPr>
          <w:p w14:paraId="5888495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</w:t>
            </w:r>
            <w:r w:rsidRPr="00622013">
              <w:rPr>
                <w:rFonts w:ascii="Verdana" w:hAnsi="Verdana"/>
                <w:sz w:val="18"/>
                <w:szCs w:val="18"/>
              </w:rPr>
              <w:t>Het benzinestation is</w:t>
            </w:r>
            <w:r>
              <w:rPr>
                <w:rFonts w:ascii="Verdana" w:hAnsi="Verdana"/>
                <w:sz w:val="18"/>
                <w:szCs w:val="18"/>
              </w:rPr>
              <w:t xml:space="preserve"> bemand</w:t>
            </w:r>
            <w:r w:rsidRPr="00622013">
              <w:rPr>
                <w:rFonts w:ascii="Verdana" w:hAnsi="Verdana"/>
                <w:sz w:val="18"/>
                <w:szCs w:val="18"/>
              </w:rPr>
              <w:t xml:space="preserve">            </w:t>
            </w:r>
          </w:p>
        </w:tc>
        <w:tc>
          <w:tcPr>
            <w:tcW w:w="992" w:type="dxa"/>
          </w:tcPr>
          <w:p w14:paraId="7F71FB9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52CD0AF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2" w:type="dxa"/>
          </w:tcPr>
          <w:p w14:paraId="1F2BB55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vrijdag</w:t>
            </w:r>
          </w:p>
        </w:tc>
        <w:tc>
          <w:tcPr>
            <w:tcW w:w="1281" w:type="dxa"/>
          </w:tcPr>
          <w:p w14:paraId="6AD7FF1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  <w:tc>
          <w:tcPr>
            <w:tcW w:w="1342" w:type="dxa"/>
          </w:tcPr>
          <w:p w14:paraId="7B61788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</w:tr>
      <w:tr w:rsidR="00687FD4" w:rsidRPr="00622013" w14:paraId="662CF02F" w14:textId="77777777" w:rsidTr="0083669A">
        <w:tc>
          <w:tcPr>
            <w:tcW w:w="3544" w:type="dxa"/>
            <w:tcBorders>
              <w:top w:val="nil"/>
              <w:left w:val="nil"/>
              <w:bottom w:val="nil"/>
            </w:tcBorders>
          </w:tcPr>
          <w:p w14:paraId="1FF2F24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onbemand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45002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bottom w:val="nil"/>
            </w:tcBorders>
          </w:tcPr>
          <w:p w14:paraId="6023D61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2" w:type="dxa"/>
          </w:tcPr>
          <w:p w14:paraId="59DA4A1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zaterdag</w:t>
            </w:r>
          </w:p>
        </w:tc>
        <w:tc>
          <w:tcPr>
            <w:tcW w:w="1281" w:type="dxa"/>
          </w:tcPr>
          <w:p w14:paraId="265829B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  <w:tc>
          <w:tcPr>
            <w:tcW w:w="1342" w:type="dxa"/>
          </w:tcPr>
          <w:p w14:paraId="1F46476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</w:tr>
      <w:tr w:rsidR="00687FD4" w:rsidRPr="00622013" w14:paraId="3A494591" w14:textId="77777777" w:rsidTr="0083669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0731C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00CD4E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</w:tcBorders>
          </w:tcPr>
          <w:p w14:paraId="674FFA8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2" w:type="dxa"/>
          </w:tcPr>
          <w:p w14:paraId="024A123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zondag</w:t>
            </w:r>
          </w:p>
        </w:tc>
        <w:tc>
          <w:tcPr>
            <w:tcW w:w="1281" w:type="dxa"/>
          </w:tcPr>
          <w:p w14:paraId="6EAA6CC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  <w:tc>
          <w:tcPr>
            <w:tcW w:w="1342" w:type="dxa"/>
          </w:tcPr>
          <w:p w14:paraId="1B1CC89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uur</w:t>
            </w:r>
          </w:p>
        </w:tc>
      </w:tr>
    </w:tbl>
    <w:p w14:paraId="27FEA24B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528"/>
        <w:gridCol w:w="1192"/>
        <w:gridCol w:w="1276"/>
        <w:gridCol w:w="1275"/>
        <w:gridCol w:w="1560"/>
        <w:gridCol w:w="992"/>
      </w:tblGrid>
      <w:tr w:rsidR="00687FD4" w:rsidRPr="00622013" w14:paraId="489F2C37" w14:textId="77777777" w:rsidTr="00605753">
        <w:trPr>
          <w:trHeight w:val="346"/>
        </w:trPr>
        <w:tc>
          <w:tcPr>
            <w:tcW w:w="9351" w:type="dxa"/>
            <w:gridSpan w:val="7"/>
          </w:tcPr>
          <w:p w14:paraId="6EA4F02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622013">
              <w:rPr>
                <w:rFonts w:ascii="Verdana" w:hAnsi="Verdana"/>
                <w:b/>
                <w:sz w:val="18"/>
                <w:szCs w:val="18"/>
              </w:rPr>
              <w:t>4. Doorzet totaal van benzine, diesel, LPG en mengsmering</w:t>
            </w:r>
          </w:p>
        </w:tc>
      </w:tr>
      <w:tr w:rsidR="00687FD4" w:rsidRPr="00622013" w14:paraId="2824303A" w14:textId="77777777" w:rsidTr="004A6229">
        <w:trPr>
          <w:trHeight w:val="346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D701E9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</w:tcPr>
          <w:p w14:paraId="71531E5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Jaar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1CBFB70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Benzine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1DCCBF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Diesel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E8A002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LPG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F3492D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Mengsmering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EF2153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Eenheid</w:t>
            </w:r>
          </w:p>
        </w:tc>
      </w:tr>
      <w:tr w:rsidR="00687FD4" w:rsidRPr="00622013" w14:paraId="5A8DC70D" w14:textId="77777777" w:rsidTr="004A6229">
        <w:trPr>
          <w:trHeight w:val="346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0F5AEDB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</w:tcBorders>
          </w:tcPr>
          <w:p w14:paraId="2E5EA514" w14:textId="44E91414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over 20</w:t>
            </w:r>
            <w:r w:rsidR="00637200">
              <w:rPr>
                <w:rFonts w:ascii="Verdana" w:hAnsi="Verdana"/>
                <w:sz w:val="18"/>
                <w:szCs w:val="18"/>
              </w:rPr>
              <w:t>2</w:t>
            </w:r>
            <w:r w:rsidR="00031B20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92" w:type="dxa"/>
          </w:tcPr>
          <w:p w14:paraId="7FEFC60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8E067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F9AD4F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1E95B2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</w:tcPr>
          <w:p w14:paraId="005BBDD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</w:tr>
      <w:tr w:rsidR="00687FD4" w:rsidRPr="00622013" w14:paraId="1458162F" w14:textId="77777777" w:rsidTr="004A6229">
        <w:trPr>
          <w:trHeight w:val="346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0C1A2C8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</w:tcBorders>
          </w:tcPr>
          <w:p w14:paraId="632BAB28" w14:textId="61F62733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over 20</w:t>
            </w:r>
            <w:r w:rsidR="00597872">
              <w:rPr>
                <w:rFonts w:ascii="Verdana" w:hAnsi="Verdana"/>
                <w:sz w:val="18"/>
                <w:szCs w:val="18"/>
              </w:rPr>
              <w:t>2</w:t>
            </w:r>
            <w:r w:rsidR="00031B2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192" w:type="dxa"/>
          </w:tcPr>
          <w:p w14:paraId="1D52157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0F553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444318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72C3A0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</w:tcPr>
          <w:p w14:paraId="76BB8E8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</w:tr>
      <w:tr w:rsidR="00687FD4" w:rsidRPr="00622013" w14:paraId="0AA307F9" w14:textId="77777777" w:rsidTr="004A6229">
        <w:trPr>
          <w:trHeight w:val="346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257B8A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</w:tcBorders>
          </w:tcPr>
          <w:p w14:paraId="4A53C59E" w14:textId="3B44A1D4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over 20</w:t>
            </w:r>
            <w:r w:rsidR="00605753">
              <w:rPr>
                <w:rFonts w:ascii="Verdana" w:hAnsi="Verdana"/>
                <w:sz w:val="18"/>
                <w:szCs w:val="18"/>
              </w:rPr>
              <w:t>2</w:t>
            </w:r>
            <w:r w:rsidR="00031B2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0AD12E4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E8C7D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E4639A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1D786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A0F9F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</w:tr>
      <w:tr w:rsidR="00687FD4" w:rsidRPr="00622013" w14:paraId="5D1716C9" w14:textId="77777777" w:rsidTr="004A6229">
        <w:trPr>
          <w:trHeight w:val="346"/>
        </w:trPr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B75A39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B1294C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72E3635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867363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4A985AA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1DAEE7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6FA583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687FD4" w:rsidRPr="00622013" w14:paraId="6333F488" w14:textId="77777777" w:rsidTr="004A6229">
        <w:trPr>
          <w:trHeight w:val="346"/>
        </w:trPr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D210E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Bijzondere omstandigheden?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</w:tcBorders>
          </w:tcPr>
          <w:p w14:paraId="6AE07A9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ja/nee</w:t>
            </w:r>
          </w:p>
        </w:tc>
        <w:tc>
          <w:tcPr>
            <w:tcW w:w="5103" w:type="dxa"/>
            <w:gridSpan w:val="4"/>
            <w:tcBorders>
              <w:top w:val="nil"/>
              <w:bottom w:val="nil"/>
              <w:right w:val="nil"/>
            </w:tcBorders>
          </w:tcPr>
          <w:p w14:paraId="40CBBD8F" w14:textId="5D0E7868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……….………………</w:t>
            </w:r>
            <w:r w:rsidR="004A6229">
              <w:rPr>
                <w:rFonts w:ascii="Verdana" w:hAnsi="Verdana"/>
                <w:sz w:val="18"/>
                <w:szCs w:val="18"/>
              </w:rPr>
              <w:t>……</w:t>
            </w:r>
          </w:p>
        </w:tc>
      </w:tr>
      <w:tr w:rsidR="00687FD4" w:rsidRPr="00622013" w14:paraId="3D473A10" w14:textId="77777777" w:rsidTr="004A6229">
        <w:trPr>
          <w:trHeight w:val="346"/>
        </w:trPr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9009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4D86C0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469AE" w14:textId="43357EFE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…….…………………</w:t>
            </w:r>
            <w:r w:rsidR="004A6229">
              <w:rPr>
                <w:rFonts w:ascii="Verdana" w:hAnsi="Verdana"/>
                <w:sz w:val="18"/>
                <w:szCs w:val="18"/>
              </w:rPr>
              <w:t>…</w:t>
            </w:r>
          </w:p>
        </w:tc>
      </w:tr>
    </w:tbl>
    <w:p w14:paraId="708B4968" w14:textId="5FD4CA98" w:rsidR="00687FD4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016D0C94" w14:textId="4F8837B2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37CD8EC4" w14:textId="63EAD81B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43717B05" w14:textId="73894847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74A6C759" w14:textId="3D3A8F67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0A9C35D1" w14:textId="25C94CC6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36930419" w14:textId="41110774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4557B4D9" w14:textId="50C1BC27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335BFD69" w14:textId="6B15656E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2EE12752" w14:textId="00922561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01B0B3B6" w14:textId="77777777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4DDDA140" w14:textId="77777777" w:rsidR="00515AF1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3DE08238" w14:textId="77777777" w:rsidR="0024364B" w:rsidRDefault="0024364B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6BB7AED4" w14:textId="77777777" w:rsidR="001E6C9A" w:rsidRPr="00622013" w:rsidRDefault="001E6C9A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tbl>
      <w:tblPr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283"/>
        <w:gridCol w:w="649"/>
        <w:gridCol w:w="1207"/>
        <w:gridCol w:w="88"/>
        <w:gridCol w:w="1469"/>
        <w:gridCol w:w="78"/>
        <w:gridCol w:w="1599"/>
        <w:gridCol w:w="252"/>
        <w:gridCol w:w="1241"/>
      </w:tblGrid>
      <w:tr w:rsidR="00687FD4" w:rsidRPr="00622013" w14:paraId="5AD77405" w14:textId="77777777" w:rsidTr="0024364B">
        <w:trPr>
          <w:trHeight w:val="354"/>
        </w:trPr>
        <w:tc>
          <w:tcPr>
            <w:tcW w:w="9393" w:type="dxa"/>
            <w:gridSpan w:val="10"/>
          </w:tcPr>
          <w:p w14:paraId="2A8C139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b/>
                <w:sz w:val="18"/>
                <w:szCs w:val="18"/>
              </w:rPr>
              <w:t>5. Opstallen</w:t>
            </w:r>
          </w:p>
        </w:tc>
      </w:tr>
      <w:tr w:rsidR="00515AF1" w:rsidRPr="00622013" w14:paraId="66B248D7" w14:textId="77777777" w:rsidTr="0024364B">
        <w:trPr>
          <w:trHeight w:val="354"/>
        </w:trPr>
        <w:tc>
          <w:tcPr>
            <w:tcW w:w="3459" w:type="dxa"/>
            <w:gridSpan w:val="3"/>
            <w:tcBorders>
              <w:left w:val="nil"/>
              <w:bottom w:val="nil"/>
              <w:right w:val="nil"/>
            </w:tcBorders>
          </w:tcPr>
          <w:p w14:paraId="168AD58F" w14:textId="4893A35E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95" w:type="dxa"/>
            <w:gridSpan w:val="2"/>
            <w:tcBorders>
              <w:left w:val="nil"/>
              <w:right w:val="nil"/>
            </w:tcBorders>
          </w:tcPr>
          <w:p w14:paraId="672F9E7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Bouwjaar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8DE70E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Renovatiejaar</w:t>
            </w:r>
          </w:p>
        </w:tc>
        <w:tc>
          <w:tcPr>
            <w:tcW w:w="1929" w:type="dxa"/>
            <w:gridSpan w:val="3"/>
            <w:tcBorders>
              <w:left w:val="nil"/>
              <w:right w:val="nil"/>
            </w:tcBorders>
          </w:tcPr>
          <w:p w14:paraId="789E209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Oppervlakte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65541B9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Eenheid</w:t>
            </w:r>
          </w:p>
        </w:tc>
      </w:tr>
      <w:tr w:rsidR="00515AF1" w:rsidRPr="00622013" w14:paraId="5ED2C926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60A13EAA" w14:textId="25FD11CA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Shop</w:t>
            </w:r>
            <w:r w:rsidR="00515AF1">
              <w:rPr>
                <w:rFonts w:ascii="Verdana" w:hAnsi="Verdana"/>
                <w:sz w:val="18"/>
                <w:szCs w:val="18"/>
              </w:rPr>
              <w:t>*</w:t>
            </w:r>
          </w:p>
        </w:tc>
        <w:tc>
          <w:tcPr>
            <w:tcW w:w="1295" w:type="dxa"/>
            <w:gridSpan w:val="2"/>
          </w:tcPr>
          <w:p w14:paraId="24EDE27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5514C4F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18D62A1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6B19FB8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 b.v.o.</w:t>
            </w:r>
          </w:p>
        </w:tc>
      </w:tr>
      <w:tr w:rsidR="00515AF1" w:rsidRPr="00622013" w14:paraId="33A70F39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577B9AA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Magazijn, kantoor, toiletten</w:t>
            </w:r>
          </w:p>
        </w:tc>
        <w:tc>
          <w:tcPr>
            <w:tcW w:w="1295" w:type="dxa"/>
            <w:gridSpan w:val="2"/>
          </w:tcPr>
          <w:p w14:paraId="3BEA0A4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1C995CC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4288F1F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1AB883D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 b.v.o.</w:t>
            </w:r>
          </w:p>
        </w:tc>
      </w:tr>
      <w:tr w:rsidR="00515AF1" w:rsidRPr="00622013" w14:paraId="03BCBACB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2AFFCD0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Wasstraat</w:t>
            </w:r>
          </w:p>
        </w:tc>
        <w:tc>
          <w:tcPr>
            <w:tcW w:w="1295" w:type="dxa"/>
            <w:gridSpan w:val="2"/>
          </w:tcPr>
          <w:p w14:paraId="326A79A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39C93D1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7839F4F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6276D45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 b.v.o.</w:t>
            </w:r>
          </w:p>
        </w:tc>
      </w:tr>
      <w:tr w:rsidR="00515AF1" w:rsidRPr="00622013" w14:paraId="12893687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7A569F2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Wasbox</w:t>
            </w:r>
          </w:p>
        </w:tc>
        <w:tc>
          <w:tcPr>
            <w:tcW w:w="1295" w:type="dxa"/>
            <w:gridSpan w:val="2"/>
          </w:tcPr>
          <w:p w14:paraId="6824E88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6AFA180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177998B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2EE4973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 b.v.o.</w:t>
            </w:r>
          </w:p>
        </w:tc>
      </w:tr>
      <w:tr w:rsidR="00515AF1" w:rsidRPr="00622013" w14:paraId="4744847E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34FD98F5" w14:textId="07BF276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Luifel</w:t>
            </w:r>
            <w:r w:rsidR="00D03903">
              <w:rPr>
                <w:rFonts w:ascii="Verdana" w:hAnsi="Verdana"/>
                <w:sz w:val="18"/>
                <w:szCs w:val="18"/>
              </w:rPr>
              <w:t>, incl</w:t>
            </w:r>
            <w:r w:rsidRPr="00622013">
              <w:rPr>
                <w:rFonts w:ascii="Verdana" w:hAnsi="Verdana"/>
                <w:sz w:val="18"/>
                <w:szCs w:val="18"/>
              </w:rPr>
              <w:t xml:space="preserve"> fundering</w:t>
            </w:r>
          </w:p>
        </w:tc>
        <w:tc>
          <w:tcPr>
            <w:tcW w:w="1295" w:type="dxa"/>
            <w:gridSpan w:val="2"/>
          </w:tcPr>
          <w:p w14:paraId="7FE1C68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1389BC2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2603E3E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7E4C116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 b.v.o.</w:t>
            </w:r>
          </w:p>
        </w:tc>
      </w:tr>
      <w:tr w:rsidR="00D03903" w:rsidRPr="00622013" w14:paraId="520DDD26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367B837F" w14:textId="4B5748A6" w:rsidR="00D03903" w:rsidRPr="00622013" w:rsidRDefault="00D039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Luife</w:t>
            </w:r>
            <w:r>
              <w:rPr>
                <w:rFonts w:ascii="Verdana" w:hAnsi="Verdana"/>
                <w:sz w:val="18"/>
                <w:szCs w:val="18"/>
              </w:rPr>
              <w:t>l, incl</w:t>
            </w:r>
            <w:r w:rsidRPr="00622013">
              <w:rPr>
                <w:rFonts w:ascii="Verdana" w:hAnsi="Verdana"/>
                <w:sz w:val="18"/>
                <w:szCs w:val="18"/>
              </w:rPr>
              <w:t xml:space="preserve"> fundering</w:t>
            </w:r>
            <w:r>
              <w:rPr>
                <w:rFonts w:ascii="Verdana" w:hAnsi="Verdana"/>
                <w:sz w:val="18"/>
                <w:szCs w:val="18"/>
              </w:rPr>
              <w:t xml:space="preserve"> (Laadstation)</w:t>
            </w:r>
          </w:p>
        </w:tc>
        <w:tc>
          <w:tcPr>
            <w:tcW w:w="1295" w:type="dxa"/>
            <w:gridSpan w:val="2"/>
          </w:tcPr>
          <w:p w14:paraId="3B706FE9" w14:textId="77777777" w:rsidR="00D03903" w:rsidRPr="00622013" w:rsidRDefault="00D039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63821024" w14:textId="77777777" w:rsidR="00D03903" w:rsidRPr="00622013" w:rsidRDefault="00D039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0FB20E65" w14:textId="77777777" w:rsidR="00D03903" w:rsidRPr="00622013" w:rsidRDefault="00D039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3CDEFFF3" w14:textId="0C9DBAF5" w:rsidR="00D03903" w:rsidRPr="00622013" w:rsidRDefault="00D039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 b.v.o.</w:t>
            </w:r>
          </w:p>
        </w:tc>
      </w:tr>
      <w:tr w:rsidR="00515AF1" w:rsidRPr="00622013" w14:paraId="6BAF14F1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2A9BBB2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Vloeistofdichte bestrating</w:t>
            </w:r>
          </w:p>
        </w:tc>
        <w:tc>
          <w:tcPr>
            <w:tcW w:w="1295" w:type="dxa"/>
            <w:gridSpan w:val="2"/>
          </w:tcPr>
          <w:p w14:paraId="336797C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28370B4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62B990E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03F867B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</w:t>
            </w:r>
          </w:p>
        </w:tc>
      </w:tr>
      <w:tr w:rsidR="00515AF1" w:rsidRPr="00622013" w14:paraId="64AB220D" w14:textId="77777777" w:rsidTr="0024364B">
        <w:trPr>
          <w:trHeight w:val="354"/>
        </w:trPr>
        <w:tc>
          <w:tcPr>
            <w:tcW w:w="3459" w:type="dxa"/>
            <w:gridSpan w:val="3"/>
            <w:tcBorders>
              <w:top w:val="nil"/>
              <w:left w:val="nil"/>
              <w:bottom w:val="nil"/>
            </w:tcBorders>
          </w:tcPr>
          <w:p w14:paraId="36C3565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Overige bestrating</w:t>
            </w:r>
          </w:p>
        </w:tc>
        <w:tc>
          <w:tcPr>
            <w:tcW w:w="1295" w:type="dxa"/>
            <w:gridSpan w:val="2"/>
          </w:tcPr>
          <w:p w14:paraId="7ED50E8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69" w:type="dxa"/>
          </w:tcPr>
          <w:p w14:paraId="4E9ACAE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9" w:type="dxa"/>
            <w:gridSpan w:val="3"/>
          </w:tcPr>
          <w:p w14:paraId="2366B79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1" w:type="dxa"/>
          </w:tcPr>
          <w:p w14:paraId="369DF41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m²</w:t>
            </w:r>
          </w:p>
        </w:tc>
      </w:tr>
      <w:tr w:rsidR="00515AF1" w:rsidRPr="00622013" w14:paraId="7F22DEB7" w14:textId="77777777" w:rsidTr="0024364B">
        <w:trPr>
          <w:trHeight w:val="1451"/>
        </w:trPr>
        <w:tc>
          <w:tcPr>
            <w:tcW w:w="9393" w:type="dxa"/>
            <w:gridSpan w:val="10"/>
          </w:tcPr>
          <w:p w14:paraId="4C54673A" w14:textId="1BA76CF0" w:rsidR="00515AF1" w:rsidRPr="0024364B" w:rsidRDefault="00515AF1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515AF1">
              <w:rPr>
                <w:rFonts w:ascii="Verdana" w:hAnsi="Verdana"/>
                <w:bCs/>
                <w:sz w:val="18"/>
                <w:szCs w:val="18"/>
              </w:rPr>
              <w:t xml:space="preserve">*Shop: Wanneer er geen shop aanwezig is, verhuurd wordt of op een andere manier geëxploiteerd wordt zou u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dit </w:t>
            </w:r>
            <w:r w:rsidRPr="00515AF1">
              <w:rPr>
                <w:rFonts w:ascii="Verdana" w:hAnsi="Verdana"/>
                <w:bCs/>
                <w:sz w:val="18"/>
                <w:szCs w:val="18"/>
              </w:rPr>
              <w:t>dan hieronder willen aangeven?</w:t>
            </w:r>
          </w:p>
          <w:p w14:paraId="32B0BD10" w14:textId="391A9860" w:rsidR="00515AF1" w:rsidRDefault="00515AF1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……………………………………………………………………………………………………………………………</w:t>
            </w:r>
          </w:p>
          <w:p w14:paraId="37C441F3" w14:textId="17358408" w:rsidR="00515AF1" w:rsidRPr="00622013" w:rsidRDefault="00515AF1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515AF1" w:rsidRPr="00622013" w14:paraId="2A338310" w14:textId="77777777" w:rsidTr="0024364B">
        <w:trPr>
          <w:trHeight w:val="1221"/>
        </w:trPr>
        <w:tc>
          <w:tcPr>
            <w:tcW w:w="1527" w:type="dxa"/>
            <w:tcBorders>
              <w:left w:val="nil"/>
              <w:bottom w:val="nil"/>
              <w:right w:val="nil"/>
            </w:tcBorders>
          </w:tcPr>
          <w:p w14:paraId="1C7F9E5A" w14:textId="00FD8D9D" w:rsidR="00687FD4" w:rsidRDefault="00515AF1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0FB1F7" wp14:editId="5D34246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151130</wp:posOffset>
                      </wp:positionV>
                      <wp:extent cx="0" cy="285750"/>
                      <wp:effectExtent l="0" t="0" r="38100" b="19050"/>
                      <wp:wrapNone/>
                      <wp:docPr id="4" name="Rechte verbindingslij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5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F43171" id="Rechte verbindingslijn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11.9pt" to="-4.9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8"/>
                <w:szCs w:val="18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B788AF" wp14:editId="403269FE">
                      <wp:simplePos x="0" y="0"/>
                      <wp:positionH relativeFrom="column">
                        <wp:posOffset>-62866</wp:posOffset>
                      </wp:positionH>
                      <wp:positionV relativeFrom="paragraph">
                        <wp:posOffset>151130</wp:posOffset>
                      </wp:positionV>
                      <wp:extent cx="5934075" cy="0"/>
                      <wp:effectExtent l="0" t="0" r="0" b="0"/>
                      <wp:wrapNone/>
                      <wp:docPr id="1" name="Rechte verbindingslij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34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8CE8CA" id="Rechte verbindingslijn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11.9pt" to="462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932D844" w14:textId="7A14AF2A" w:rsidR="00515AF1" w:rsidRPr="00515AF1" w:rsidRDefault="00515AF1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noProof/>
                <w:sz w:val="18"/>
                <w:szCs w:val="18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0E32F" wp14:editId="067A31A3">
                      <wp:simplePos x="0" y="0"/>
                      <wp:positionH relativeFrom="column">
                        <wp:posOffset>-62866</wp:posOffset>
                      </wp:positionH>
                      <wp:positionV relativeFrom="paragraph">
                        <wp:posOffset>236855</wp:posOffset>
                      </wp:positionV>
                      <wp:extent cx="5934075" cy="0"/>
                      <wp:effectExtent l="0" t="0" r="0" b="0"/>
                      <wp:wrapNone/>
                      <wp:docPr id="5" name="Rechte verbindingslij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34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3EC266" id="Rechte verbindingslijn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18.65pt" to="462.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15AF1">
              <w:rPr>
                <w:rFonts w:ascii="Verdana" w:hAnsi="Verdana"/>
                <w:b/>
                <w:bCs/>
                <w:sz w:val="18"/>
                <w:szCs w:val="18"/>
              </w:rPr>
              <w:t>6. Tanks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vAlign w:val="bottom"/>
          </w:tcPr>
          <w:p w14:paraId="3C55D73D" w14:textId="77777777" w:rsidR="00515AF1" w:rsidRDefault="00515AF1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5D85CAAE" w14:textId="77777777" w:rsidR="00515AF1" w:rsidRDefault="00515AF1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345AD88B" w14:textId="77777777" w:rsidR="00515AF1" w:rsidRDefault="00515AF1" w:rsidP="00515AF1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2E9FA5C3" w14:textId="37A0883D" w:rsidR="00687FD4" w:rsidRPr="00622013" w:rsidRDefault="00687FD4" w:rsidP="00515AF1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 xml:space="preserve">Bruto </w:t>
            </w:r>
            <w:r w:rsidR="00515AF1">
              <w:rPr>
                <w:rFonts w:ascii="Verdana" w:hAnsi="Verdana"/>
                <w:sz w:val="18"/>
                <w:szCs w:val="18"/>
              </w:rPr>
              <w:t xml:space="preserve">    </w:t>
            </w:r>
            <w:r w:rsidRPr="00622013">
              <w:rPr>
                <w:rFonts w:ascii="Verdana" w:hAnsi="Verdana"/>
                <w:sz w:val="18"/>
                <w:szCs w:val="18"/>
              </w:rPr>
              <w:t>inhoud</w:t>
            </w: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  <w:vAlign w:val="bottom"/>
          </w:tcPr>
          <w:p w14:paraId="3DA6E37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Een- heid</w:t>
            </w: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4670F37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Aantal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vAlign w:val="bottom"/>
          </w:tcPr>
          <w:p w14:paraId="763A098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Jaar plaatsing</w:t>
            </w:r>
          </w:p>
        </w:tc>
        <w:tc>
          <w:tcPr>
            <w:tcW w:w="1599" w:type="dxa"/>
            <w:tcBorders>
              <w:left w:val="nil"/>
              <w:right w:val="nil"/>
            </w:tcBorders>
            <w:vAlign w:val="bottom"/>
          </w:tcPr>
          <w:p w14:paraId="2B8B86D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Aantal com- partimenten</w:t>
            </w:r>
          </w:p>
        </w:tc>
        <w:tc>
          <w:tcPr>
            <w:tcW w:w="1493" w:type="dxa"/>
            <w:gridSpan w:val="2"/>
            <w:tcBorders>
              <w:left w:val="nil"/>
              <w:right w:val="nil"/>
            </w:tcBorders>
            <w:vAlign w:val="bottom"/>
          </w:tcPr>
          <w:p w14:paraId="22BF913D" w14:textId="0F286FFB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Dubbelwandig ja/nee</w:t>
            </w:r>
          </w:p>
        </w:tc>
      </w:tr>
      <w:tr w:rsidR="00515AF1" w:rsidRPr="00622013" w14:paraId="38AD4713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1537D59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Benzine/diesel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0A582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6.000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19E4968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716F820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5DDBF6D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5A9AA8F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7A520C4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1DDD9DB8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6A8C6A8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E0D4C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10.000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7750A90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6C71EC6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69870A5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7CA4FDE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60AE682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0A2B1681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9F86C9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A6BBBE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12.000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0214198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5823577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5EDFFFE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5269E35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43435BF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71E7FF37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320B003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B1353E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20.000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5F85D72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2C9BA2C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69BF605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6DDFB31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39E71A4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3A75A279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6C36D09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EE567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30.000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0B7863C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2497D05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6F212CD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66C12E2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1C13B0E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170833C1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4DE6C3A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ED241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40.000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2C8DEC8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5BB6F78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154256F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2D0E738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1E7203C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74CC56F1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30B61EA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5C28E3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50.000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23D77C0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1CBDBF0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365763D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519EDEB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56D2EC9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00F65AC6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E304AD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B32A1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60.000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5D6278F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25C86A7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14A80D1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0E0A693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40726E1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7F34DF06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06051F6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931C4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70.000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5FB0649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0D0F76B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2549F43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212AC27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00740D7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508CF375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2A5CD8C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6F40E9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1BE0DD0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</w:t>
            </w:r>
            <w:r w:rsidRPr="00622013">
              <w:rPr>
                <w:rFonts w:ascii="Verdana" w:hAnsi="Verdana"/>
                <w:sz w:val="18"/>
                <w:szCs w:val="18"/>
              </w:rPr>
              <w:t>iter</w:t>
            </w:r>
          </w:p>
        </w:tc>
        <w:tc>
          <w:tcPr>
            <w:tcW w:w="1207" w:type="dxa"/>
          </w:tcPr>
          <w:p w14:paraId="1C8CEA8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650F113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0E145DB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3E5B530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318E4902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4A64A70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84AA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4604A85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3BBB940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262AE31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5657415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6C73CD0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717973E7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3A93B11C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EFE61C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100.000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0FF9EAA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01AB0C7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1A08F86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652D9D52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21F93BD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793F9EF0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7D83001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LPG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5A8650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20.000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4838873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3BA7783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22BB6A7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0AEF14B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10FA9C0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354FCF11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18C14F7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B11EF2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40.000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0A0FA49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152A52B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13B49EE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1341155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42DD0D3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063DB19A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1FD4A191" w14:textId="2C7FDFE5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Adblue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46FBF0" w14:textId="33D283A2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2D3BEBDF" w14:textId="4F8F7390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6ED4A100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6E3178C7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7AF36D30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67B0D73A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1C6C9C4B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07D31925" w14:textId="4D513766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8785CC2" w14:textId="562E7C3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10.000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4C8B60C8" w14:textId="133CA19C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1A0CBE7D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75F46F1D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3D57A418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663F1099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15AF1" w:rsidRPr="00622013" w14:paraId="14610431" w14:textId="77777777" w:rsidTr="0024364B">
        <w:trPr>
          <w:trHeight w:val="35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788F83D6" w14:textId="74C7AAD3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Overig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4C194F1" w14:textId="4C79779F" w:rsidR="0060575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………..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</w:tcBorders>
          </w:tcPr>
          <w:p w14:paraId="017BABA9" w14:textId="006A6343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liter</w:t>
            </w:r>
          </w:p>
        </w:tc>
        <w:tc>
          <w:tcPr>
            <w:tcW w:w="1207" w:type="dxa"/>
          </w:tcPr>
          <w:p w14:paraId="0075182A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5" w:type="dxa"/>
            <w:gridSpan w:val="3"/>
          </w:tcPr>
          <w:p w14:paraId="272CA55A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99" w:type="dxa"/>
          </w:tcPr>
          <w:p w14:paraId="76D04578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93" w:type="dxa"/>
            <w:gridSpan w:val="2"/>
          </w:tcPr>
          <w:p w14:paraId="2F0600FF" w14:textId="77777777" w:rsidR="00605753" w:rsidRPr="00622013" w:rsidRDefault="00605753" w:rsidP="00605753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0B2115D" w14:textId="77777777" w:rsidR="00487EB7" w:rsidRDefault="00487EB7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p w14:paraId="0DB4B381" w14:textId="61AC0E6B" w:rsidR="00687FD4" w:rsidRPr="00622013" w:rsidRDefault="00515AF1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CB7ACA" wp14:editId="057B2205">
                <wp:simplePos x="0" y="0"/>
                <wp:positionH relativeFrom="column">
                  <wp:posOffset>5942965</wp:posOffset>
                </wp:positionH>
                <wp:positionV relativeFrom="paragraph">
                  <wp:posOffset>-5127625</wp:posOffset>
                </wp:positionV>
                <wp:extent cx="0" cy="285750"/>
                <wp:effectExtent l="0" t="0" r="38100" b="19050"/>
                <wp:wrapNone/>
                <wp:docPr id="7" name="Rechte verbindingslij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056729" id="Rechte verbindingslijn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7.95pt,-403.75pt" to="467.95pt,-3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tbl>
      <w:tblPr>
        <w:tblW w:w="9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1435"/>
        <w:gridCol w:w="3106"/>
        <w:gridCol w:w="205"/>
        <w:gridCol w:w="31"/>
      </w:tblGrid>
      <w:tr w:rsidR="00687FD4" w:rsidRPr="00622013" w14:paraId="6EFCEDE3" w14:textId="77777777" w:rsidTr="004A6229">
        <w:trPr>
          <w:gridAfter w:val="1"/>
          <w:wAfter w:w="31" w:type="dxa"/>
          <w:trHeight w:val="356"/>
        </w:trPr>
        <w:tc>
          <w:tcPr>
            <w:tcW w:w="9351" w:type="dxa"/>
            <w:gridSpan w:val="4"/>
            <w:tcBorders>
              <w:bottom w:val="single" w:sz="4" w:space="0" w:color="auto"/>
            </w:tcBorders>
          </w:tcPr>
          <w:p w14:paraId="68570F9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b/>
                <w:sz w:val="18"/>
                <w:szCs w:val="18"/>
              </w:rPr>
              <w:t>7. Opstelplaatsen</w:t>
            </w:r>
          </w:p>
        </w:tc>
      </w:tr>
      <w:tr w:rsidR="00687FD4" w:rsidRPr="00622013" w14:paraId="4290B523" w14:textId="77777777" w:rsidTr="004A6229">
        <w:trPr>
          <w:gridAfter w:val="1"/>
          <w:wAfter w:w="31" w:type="dxa"/>
          <w:trHeight w:val="340"/>
        </w:trPr>
        <w:tc>
          <w:tcPr>
            <w:tcW w:w="4605" w:type="dxa"/>
            <w:tcBorders>
              <w:left w:val="nil"/>
              <w:bottom w:val="nil"/>
              <w:right w:val="nil"/>
            </w:tcBorders>
          </w:tcPr>
          <w:p w14:paraId="783F10D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</w:tcPr>
          <w:p w14:paraId="267670E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Aantal</w:t>
            </w:r>
          </w:p>
        </w:tc>
        <w:tc>
          <w:tcPr>
            <w:tcW w:w="3311" w:type="dxa"/>
            <w:gridSpan w:val="2"/>
            <w:tcBorders>
              <w:left w:val="nil"/>
              <w:bottom w:val="nil"/>
              <w:right w:val="nil"/>
            </w:tcBorders>
          </w:tcPr>
          <w:p w14:paraId="28D65BE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Jaar plaatsing pompeenheid</w:t>
            </w:r>
          </w:p>
        </w:tc>
      </w:tr>
      <w:tr w:rsidR="00687FD4" w:rsidRPr="00622013" w14:paraId="093EF5B2" w14:textId="77777777" w:rsidTr="004A6229">
        <w:trPr>
          <w:trHeight w:val="340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4481E21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 xml:space="preserve">Opstelplaatsen </w:t>
            </w:r>
            <w:r>
              <w:rPr>
                <w:rFonts w:ascii="Verdana" w:hAnsi="Verdana"/>
                <w:sz w:val="18"/>
                <w:szCs w:val="18"/>
              </w:rPr>
              <w:t>LPG</w:t>
            </w:r>
          </w:p>
        </w:tc>
        <w:tc>
          <w:tcPr>
            <w:tcW w:w="1435" w:type="dxa"/>
          </w:tcPr>
          <w:p w14:paraId="45CB9F84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  <w:tcBorders>
              <w:top w:val="single" w:sz="4" w:space="0" w:color="auto"/>
            </w:tcBorders>
          </w:tcPr>
          <w:p w14:paraId="2FB35AE7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0EB3227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687FD4" w:rsidRPr="00622013" w14:paraId="542CED48" w14:textId="77777777" w:rsidTr="004A6229">
        <w:trPr>
          <w:trHeight w:val="340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4F6470C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Opstelplaatsen benzine/diesel</w:t>
            </w:r>
          </w:p>
        </w:tc>
        <w:tc>
          <w:tcPr>
            <w:tcW w:w="1435" w:type="dxa"/>
          </w:tcPr>
          <w:p w14:paraId="5B4838B8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</w:tcPr>
          <w:p w14:paraId="7CB4D949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4100BBA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687FD4" w:rsidRPr="00622013" w14:paraId="26335599" w14:textId="77777777" w:rsidTr="004A6229">
        <w:trPr>
          <w:trHeight w:val="340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5A97D2A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Opstelplaatsen combi benzine, diesel, LPG</w:t>
            </w:r>
          </w:p>
        </w:tc>
        <w:tc>
          <w:tcPr>
            <w:tcW w:w="1435" w:type="dxa"/>
          </w:tcPr>
          <w:p w14:paraId="0D790EF0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</w:tcPr>
          <w:p w14:paraId="783EBE7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1A1EAF2F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687FD4" w:rsidRPr="00622013" w14:paraId="6B2A1D7C" w14:textId="77777777" w:rsidTr="004A6229">
        <w:trPr>
          <w:trHeight w:val="356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1A6798EA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Opstelplaatsen mengsmering</w:t>
            </w:r>
          </w:p>
        </w:tc>
        <w:tc>
          <w:tcPr>
            <w:tcW w:w="1435" w:type="dxa"/>
          </w:tcPr>
          <w:p w14:paraId="136203A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</w:tcPr>
          <w:p w14:paraId="3233E64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0C170BB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F0403" w:rsidRPr="00622013" w14:paraId="2EF1545B" w14:textId="77777777" w:rsidTr="004A6229">
        <w:trPr>
          <w:trHeight w:val="356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427615EE" w14:textId="2F16CC63" w:rsidR="005F0403" w:rsidRPr="005F040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5F0403">
              <w:rPr>
                <w:rFonts w:ascii="Verdana" w:hAnsi="Verdana"/>
                <w:sz w:val="18"/>
                <w:szCs w:val="18"/>
              </w:rPr>
              <w:t>Opstelplaatsen AdBlue</w:t>
            </w:r>
          </w:p>
        </w:tc>
        <w:tc>
          <w:tcPr>
            <w:tcW w:w="1435" w:type="dxa"/>
          </w:tcPr>
          <w:p w14:paraId="47341BC9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</w:tcPr>
          <w:p w14:paraId="351ABD12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5DD42737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F0403" w:rsidRPr="00622013" w14:paraId="20ECC254" w14:textId="77777777" w:rsidTr="004A6229">
        <w:trPr>
          <w:trHeight w:val="356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53D5AB67" w14:textId="2AD2B604" w:rsidR="005F0403" w:rsidRPr="005F040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5F0403">
              <w:rPr>
                <w:rFonts w:ascii="Verdana" w:hAnsi="Verdana"/>
                <w:sz w:val="18"/>
                <w:szCs w:val="18"/>
              </w:rPr>
              <w:t>Opstelplaatsen CNG en/of LNG</w:t>
            </w:r>
          </w:p>
        </w:tc>
        <w:tc>
          <w:tcPr>
            <w:tcW w:w="1435" w:type="dxa"/>
          </w:tcPr>
          <w:p w14:paraId="471D7EF6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</w:tcPr>
          <w:p w14:paraId="519C7676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7A797790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F0403" w:rsidRPr="00622013" w14:paraId="0B8ADC1C" w14:textId="77777777" w:rsidTr="004A6229">
        <w:trPr>
          <w:trHeight w:val="356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65898D4F" w14:textId="6F404B05" w:rsidR="005F0403" w:rsidRPr="005F040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5F0403">
              <w:rPr>
                <w:rFonts w:ascii="Verdana" w:hAnsi="Verdana"/>
                <w:sz w:val="18"/>
                <w:szCs w:val="18"/>
              </w:rPr>
              <w:t>Opstelplaatsen elektrisch laden</w:t>
            </w:r>
          </w:p>
        </w:tc>
        <w:tc>
          <w:tcPr>
            <w:tcW w:w="1435" w:type="dxa"/>
          </w:tcPr>
          <w:p w14:paraId="68FEE9D6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</w:tcPr>
          <w:p w14:paraId="165DA44A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217473CA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F0403" w:rsidRPr="00622013" w14:paraId="5A1C4C9D" w14:textId="77777777" w:rsidTr="004A6229">
        <w:trPr>
          <w:trHeight w:val="356"/>
        </w:trPr>
        <w:tc>
          <w:tcPr>
            <w:tcW w:w="4605" w:type="dxa"/>
            <w:tcBorders>
              <w:top w:val="nil"/>
              <w:left w:val="nil"/>
              <w:bottom w:val="nil"/>
            </w:tcBorders>
          </w:tcPr>
          <w:p w14:paraId="58449B6A" w14:textId="1241AFC9" w:rsidR="005F0403" w:rsidRPr="005F040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5F0403">
              <w:rPr>
                <w:rFonts w:ascii="Verdana" w:hAnsi="Verdana"/>
                <w:sz w:val="18"/>
                <w:szCs w:val="18"/>
              </w:rPr>
              <w:t>Opstelplaatsen waterstof</w:t>
            </w:r>
          </w:p>
        </w:tc>
        <w:tc>
          <w:tcPr>
            <w:tcW w:w="1435" w:type="dxa"/>
          </w:tcPr>
          <w:p w14:paraId="5B0B2319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06" w:type="dxa"/>
          </w:tcPr>
          <w:p w14:paraId="554E5E02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</w:tcPr>
          <w:p w14:paraId="3A794A18" w14:textId="77777777" w:rsidR="005F0403" w:rsidRPr="00622013" w:rsidRDefault="005F0403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9BA175B" w14:textId="77777777" w:rsidR="00687FD4" w:rsidRPr="00622013" w:rsidRDefault="00687FD4" w:rsidP="00687FD4">
      <w:pPr>
        <w:spacing w:afterLines="40" w:after="96" w:line="240" w:lineRule="auto"/>
        <w:rPr>
          <w:rFonts w:ascii="Verdana" w:hAnsi="Verdana"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6209"/>
      </w:tblGrid>
      <w:tr w:rsidR="00687FD4" w:rsidRPr="00622013" w14:paraId="51C05F0E" w14:textId="77777777" w:rsidTr="004A6229">
        <w:trPr>
          <w:trHeight w:val="397"/>
        </w:trPr>
        <w:tc>
          <w:tcPr>
            <w:tcW w:w="9351" w:type="dxa"/>
            <w:gridSpan w:val="2"/>
            <w:tcBorders>
              <w:bottom w:val="single" w:sz="4" w:space="0" w:color="auto"/>
            </w:tcBorders>
          </w:tcPr>
          <w:p w14:paraId="031EDAE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622013">
              <w:rPr>
                <w:rFonts w:ascii="Verdana" w:hAnsi="Verdana"/>
                <w:b/>
                <w:sz w:val="18"/>
                <w:szCs w:val="18"/>
              </w:rPr>
              <w:t>8. Contactpersoon eigenaar tankstation</w:t>
            </w:r>
          </w:p>
        </w:tc>
      </w:tr>
      <w:tr w:rsidR="00687FD4" w:rsidRPr="00622013" w14:paraId="21B43A88" w14:textId="77777777" w:rsidTr="004A6229">
        <w:trPr>
          <w:trHeight w:val="397"/>
        </w:trPr>
        <w:tc>
          <w:tcPr>
            <w:tcW w:w="3142" w:type="dxa"/>
            <w:tcBorders>
              <w:left w:val="nil"/>
              <w:bottom w:val="nil"/>
              <w:right w:val="nil"/>
            </w:tcBorders>
          </w:tcPr>
          <w:p w14:paraId="5C0B6A1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Naam:</w:t>
            </w:r>
          </w:p>
        </w:tc>
        <w:tc>
          <w:tcPr>
            <w:tcW w:w="6209" w:type="dxa"/>
            <w:tcBorders>
              <w:left w:val="nil"/>
              <w:bottom w:val="nil"/>
              <w:right w:val="nil"/>
            </w:tcBorders>
            <w:vAlign w:val="bottom"/>
          </w:tcPr>
          <w:p w14:paraId="3CF1C235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………………………………………………………………………………..</w:t>
            </w:r>
            <w:r w:rsidRPr="00622013">
              <w:rPr>
                <w:rFonts w:ascii="Verdana" w:hAnsi="Verdana"/>
                <w:sz w:val="18"/>
                <w:szCs w:val="18"/>
              </w:rPr>
              <w:t>……………………</w:t>
            </w:r>
          </w:p>
        </w:tc>
      </w:tr>
      <w:tr w:rsidR="00687FD4" w:rsidRPr="00622013" w14:paraId="166D287B" w14:textId="77777777" w:rsidTr="004A6229">
        <w:trPr>
          <w:trHeight w:val="397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14:paraId="1A362DA1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adres</w:t>
            </w:r>
            <w:r w:rsidRPr="0062201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322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…………………………………………………………………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………………………………..</w:t>
            </w:r>
            <w:r w:rsidRPr="00622013">
              <w:rPr>
                <w:rFonts w:ascii="Verdana" w:hAnsi="Verdana"/>
                <w:sz w:val="18"/>
                <w:szCs w:val="18"/>
              </w:rPr>
              <w:t>…</w:t>
            </w:r>
          </w:p>
        </w:tc>
      </w:tr>
      <w:tr w:rsidR="00687FD4" w:rsidRPr="00622013" w14:paraId="299B71E3" w14:textId="77777777" w:rsidTr="004A6229">
        <w:trPr>
          <w:trHeight w:val="397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14:paraId="74B6C043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Adres:</w:t>
            </w: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AB26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………………………………………………………………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…………………………………..</w:t>
            </w:r>
            <w:r w:rsidRPr="00622013">
              <w:rPr>
                <w:rFonts w:ascii="Verdana" w:hAnsi="Verdana"/>
                <w:sz w:val="18"/>
                <w:szCs w:val="18"/>
              </w:rPr>
              <w:t>…</w:t>
            </w:r>
          </w:p>
        </w:tc>
      </w:tr>
      <w:tr w:rsidR="00687FD4" w:rsidRPr="00622013" w14:paraId="116F0291" w14:textId="77777777" w:rsidTr="004A6229">
        <w:trPr>
          <w:trHeight w:val="397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14:paraId="4B6CE216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Postcode en woonplaats:</w:t>
            </w: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50EB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…</w:t>
            </w:r>
            <w:r>
              <w:rPr>
                <w:rFonts w:ascii="Verdana" w:hAnsi="Verdana"/>
                <w:sz w:val="18"/>
                <w:szCs w:val="18"/>
              </w:rPr>
              <w:t>……………………………………..</w:t>
            </w:r>
            <w:r w:rsidRPr="00622013">
              <w:rPr>
                <w:rFonts w:ascii="Verdana" w:hAnsi="Verdana"/>
                <w:sz w:val="18"/>
                <w:szCs w:val="18"/>
              </w:rPr>
              <w:t>……………………………………………………………</w:t>
            </w:r>
          </w:p>
        </w:tc>
      </w:tr>
      <w:tr w:rsidR="00687FD4" w:rsidRPr="00622013" w14:paraId="21E0EEBA" w14:textId="77777777" w:rsidTr="004A6229">
        <w:trPr>
          <w:trHeight w:val="397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14:paraId="6AC23B2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Telefoonnummer:</w:t>
            </w: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50FE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687FD4" w:rsidRPr="00622013" w14:paraId="3AF47743" w14:textId="77777777" w:rsidTr="004A6229">
        <w:trPr>
          <w:trHeight w:val="397"/>
        </w:trPr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0FDD" w14:textId="77777777" w:rsidR="00687FD4" w:rsidRPr="00622013" w:rsidRDefault="00687FD4" w:rsidP="0083669A">
            <w:pPr>
              <w:tabs>
                <w:tab w:val="center" w:pos="4536"/>
                <w:tab w:val="right" w:pos="9072"/>
              </w:tabs>
              <w:spacing w:afterLines="40" w:after="96" w:line="240" w:lineRule="auto"/>
              <w:rPr>
                <w:rFonts w:ascii="Verdana" w:hAnsi="Verdana"/>
                <w:sz w:val="18"/>
                <w:szCs w:val="18"/>
              </w:rPr>
            </w:pPr>
            <w:r w:rsidRPr="00622013">
              <w:rPr>
                <w:rFonts w:ascii="Verdana" w:hAnsi="Verdana"/>
                <w:sz w:val="18"/>
                <w:szCs w:val="18"/>
              </w:rPr>
              <w:t>Bovenstaande gegevens zijn strikt vertrouwelijk en worden uitsluitend gebruikt voor de waardebepaling van het motorbrandstofverkooppunt in het kader van de Wet waardering onroerende zaken (Wet WOZ).</w:t>
            </w:r>
          </w:p>
        </w:tc>
      </w:tr>
      <w:bookmarkEnd w:id="1"/>
    </w:tbl>
    <w:p w14:paraId="28F6EA37" w14:textId="3C0E5B08" w:rsidR="00FE69E5" w:rsidRPr="004E7707" w:rsidRDefault="00FE69E5" w:rsidP="00687FD4">
      <w:pPr>
        <w:rPr>
          <w:i/>
        </w:rPr>
      </w:pPr>
    </w:p>
    <w:sectPr w:rsidR="00FE69E5" w:rsidRPr="004E7707" w:rsidSect="00592598">
      <w:headerReference w:type="first" r:id="rId9"/>
      <w:footerReference w:type="first" r:id="rId10"/>
      <w:pgSz w:w="11906" w:h="16838"/>
      <w:pgMar w:top="1644" w:right="1418" w:bottom="170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247B0" w14:textId="77777777" w:rsidR="00B56D3B" w:rsidRDefault="00B56D3B" w:rsidP="00E01FFF">
      <w:pPr>
        <w:spacing w:line="240" w:lineRule="auto"/>
      </w:pPr>
      <w:r>
        <w:separator/>
      </w:r>
    </w:p>
  </w:endnote>
  <w:endnote w:type="continuationSeparator" w:id="0">
    <w:p w14:paraId="1568E00B" w14:textId="77777777" w:rsidR="00B56D3B" w:rsidRDefault="00B56D3B" w:rsidP="00E01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AFB3C" w14:textId="2C852369" w:rsidR="00B56D3B" w:rsidRPr="00585FE7" w:rsidRDefault="00B56D3B" w:rsidP="00585FE7">
    <w:pPr>
      <w:pStyle w:val="Voettekst"/>
    </w:pPr>
    <w:r w:rsidRPr="003610D7">
      <w:rPr>
        <w:rStyle w:val="Voetnootmarkering"/>
        <w:i/>
        <w:iCs/>
        <w:sz w:val="16"/>
        <w:szCs w:val="16"/>
      </w:rPr>
      <w:footnoteRef/>
    </w:r>
    <w:r w:rsidRPr="003610D7">
      <w:rPr>
        <w:i/>
        <w:iCs/>
        <w:sz w:val="16"/>
        <w:szCs w:val="16"/>
      </w:rPr>
      <w:t xml:space="preserve"> Op grond van artikel 47 van de Algemene wet inzake rijksbelastingen</w:t>
    </w:r>
    <w:r>
      <w:rPr>
        <w:i/>
        <w:iCs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71B1A" w14:textId="77777777" w:rsidR="00B56D3B" w:rsidRDefault="00B56D3B" w:rsidP="00E01FFF">
      <w:pPr>
        <w:spacing w:line="240" w:lineRule="auto"/>
      </w:pPr>
      <w:r>
        <w:separator/>
      </w:r>
    </w:p>
  </w:footnote>
  <w:footnote w:type="continuationSeparator" w:id="0">
    <w:p w14:paraId="606CED58" w14:textId="77777777" w:rsidR="00B56D3B" w:rsidRDefault="00B56D3B" w:rsidP="00E01F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E0ED" w14:textId="0613741F" w:rsidR="00B56D3B" w:rsidRDefault="00B56D3B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360045" distR="114300" simplePos="0" relativeHeight="251660288" behindDoc="0" locked="1" layoutInCell="1" allowOverlap="1" wp14:anchorId="25C7C651" wp14:editId="399C6A88">
              <wp:simplePos x="0" y="0"/>
              <wp:positionH relativeFrom="page">
                <wp:posOffset>5457825</wp:posOffset>
              </wp:positionH>
              <wp:positionV relativeFrom="page">
                <wp:posOffset>1085850</wp:posOffset>
              </wp:positionV>
              <wp:extent cx="1277620" cy="1704975"/>
              <wp:effectExtent l="0" t="0" r="0" b="9525"/>
              <wp:wrapNone/>
              <wp:docPr id="2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7620" cy="1704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0A4335" w14:textId="77777777" w:rsidR="00B56D3B" w:rsidRPr="0020780E" w:rsidRDefault="00B56D3B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  <w:r w:rsidRPr="0020780E">
                            <w:rPr>
                              <w:b/>
                              <w:color w:val="auto"/>
                            </w:rPr>
                            <w:t>Contact</w:t>
                          </w:r>
                        </w:p>
                        <w:p w14:paraId="18C0EEFF" w14:textId="77777777" w:rsidR="00B56D3B" w:rsidRPr="0020780E" w:rsidRDefault="00B56D3B" w:rsidP="006B7A18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gbtwente.nl/contact</w:t>
                          </w:r>
                        </w:p>
                        <w:p w14:paraId="479D0B01" w14:textId="77777777" w:rsidR="00F12068" w:rsidRPr="002C4A55" w:rsidRDefault="00F12068" w:rsidP="00F12068">
                          <w:pPr>
                            <w:pStyle w:val="Adresblok"/>
                            <w:rPr>
                              <w:bCs/>
                              <w:color w:val="auto"/>
                              <w:lang w:val="fr-FR"/>
                            </w:rPr>
                          </w:pPr>
                          <w:r w:rsidRPr="002C4A55">
                            <w:rPr>
                              <w:bCs/>
                              <w:color w:val="auto"/>
                              <w:lang w:val="fr-FR"/>
                            </w:rPr>
                            <w:t>0</w:t>
                          </w:r>
                          <w:r>
                            <w:rPr>
                              <w:bCs/>
                              <w:color w:val="auto"/>
                              <w:lang w:val="fr-FR"/>
                            </w:rPr>
                            <w:t>88</w:t>
                          </w:r>
                          <w:r w:rsidRPr="002C4A55">
                            <w:rPr>
                              <w:bCs/>
                              <w:color w:val="auto"/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bCs/>
                              <w:color w:val="auto"/>
                              <w:lang w:val="fr-FR"/>
                            </w:rPr>
                            <w:t>– 64 64 800</w:t>
                          </w:r>
                        </w:p>
                        <w:p w14:paraId="7BF5F048" w14:textId="77777777" w:rsidR="00B56D3B" w:rsidRPr="0020780E" w:rsidRDefault="00B56D3B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</w:p>
                        <w:p w14:paraId="250FFBC9" w14:textId="77777777" w:rsidR="00B56D3B" w:rsidRPr="0020780E" w:rsidRDefault="00B56D3B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  <w:r w:rsidRPr="0020780E">
                            <w:rPr>
                              <w:b/>
                              <w:color w:val="auto"/>
                            </w:rPr>
                            <w:t>Postadres</w:t>
                          </w:r>
                        </w:p>
                        <w:p w14:paraId="713B0AC9" w14:textId="77777777" w:rsidR="00B56D3B" w:rsidRPr="0020780E" w:rsidRDefault="00B56D3B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Postbus 845</w:t>
                          </w:r>
                        </w:p>
                        <w:p w14:paraId="0119A6C7" w14:textId="77777777" w:rsidR="00B56D3B" w:rsidRPr="0020780E" w:rsidRDefault="00B56D3B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 xml:space="preserve">7550 AV  Hengelo </w:t>
                          </w:r>
                        </w:p>
                        <w:p w14:paraId="6B9796DA" w14:textId="77777777" w:rsidR="00B56D3B" w:rsidRDefault="00B56D3B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</w:p>
                        <w:p w14:paraId="501FC72E" w14:textId="3950CB64" w:rsidR="00B56D3B" w:rsidRPr="0020780E" w:rsidRDefault="00B56D3B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  <w:r w:rsidRPr="0020780E">
                            <w:rPr>
                              <w:b/>
                              <w:color w:val="auto"/>
                            </w:rPr>
                            <w:t>IBAN</w:t>
                          </w:r>
                        </w:p>
                        <w:p w14:paraId="6E2913F7" w14:textId="77777777" w:rsidR="00B56D3B" w:rsidRPr="0020780E" w:rsidRDefault="00B56D3B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NL72BNGH0285141228</w:t>
                          </w:r>
                        </w:p>
                        <w:p w14:paraId="38EFD162" w14:textId="77777777" w:rsidR="00B56D3B" w:rsidRPr="0020780E" w:rsidRDefault="00B56D3B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t.n.v. GBTwente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7C651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429.75pt;margin-top:85.5pt;width:100.6pt;height:134.25pt;z-index:251660288;visibility:visible;mso-wrap-style:square;mso-width-percent:0;mso-height-percent:0;mso-wrap-distance-left:28.35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" filled="f" stroked="f" strokeweight=".5pt">
              <v:textbox inset="0,0,0,0">
                <w:txbxContent>
                  <w:p w14:paraId="040A4335" w14:textId="77777777" w:rsidR="00B56D3B" w:rsidRPr="0020780E" w:rsidRDefault="00B56D3B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  <w:r w:rsidRPr="0020780E">
                      <w:rPr>
                        <w:b/>
                        <w:color w:val="auto"/>
                      </w:rPr>
                      <w:t>Contact</w:t>
                    </w:r>
                  </w:p>
                  <w:p w14:paraId="18C0EEFF" w14:textId="77777777" w:rsidR="00B56D3B" w:rsidRPr="0020780E" w:rsidRDefault="00B56D3B" w:rsidP="006B7A18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gbtwente.nl/contact</w:t>
                    </w:r>
                  </w:p>
                  <w:p w14:paraId="479D0B01" w14:textId="77777777" w:rsidR="00F12068" w:rsidRPr="002C4A55" w:rsidRDefault="00F12068" w:rsidP="00F12068">
                    <w:pPr>
                      <w:pStyle w:val="Adresblok"/>
                      <w:rPr>
                        <w:bCs/>
                        <w:color w:val="auto"/>
                        <w:lang w:val="fr-FR"/>
                      </w:rPr>
                    </w:pPr>
                    <w:r w:rsidRPr="002C4A55">
                      <w:rPr>
                        <w:bCs/>
                        <w:color w:val="auto"/>
                        <w:lang w:val="fr-FR"/>
                      </w:rPr>
                      <w:t>0</w:t>
                    </w:r>
                    <w:r>
                      <w:rPr>
                        <w:bCs/>
                        <w:color w:val="auto"/>
                        <w:lang w:val="fr-FR"/>
                      </w:rPr>
                      <w:t>88</w:t>
                    </w:r>
                    <w:r w:rsidRPr="002C4A55">
                      <w:rPr>
                        <w:bCs/>
                        <w:color w:val="auto"/>
                        <w:lang w:val="fr-FR"/>
                      </w:rPr>
                      <w:t xml:space="preserve"> </w:t>
                    </w:r>
                    <w:r>
                      <w:rPr>
                        <w:bCs/>
                        <w:color w:val="auto"/>
                        <w:lang w:val="fr-FR"/>
                      </w:rPr>
                      <w:t>– 64 64 800</w:t>
                    </w:r>
                  </w:p>
                  <w:p w14:paraId="7BF5F048" w14:textId="77777777" w:rsidR="00B56D3B" w:rsidRPr="0020780E" w:rsidRDefault="00B56D3B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</w:p>
                  <w:p w14:paraId="250FFBC9" w14:textId="77777777" w:rsidR="00B56D3B" w:rsidRPr="0020780E" w:rsidRDefault="00B56D3B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  <w:r w:rsidRPr="0020780E">
                      <w:rPr>
                        <w:b/>
                        <w:color w:val="auto"/>
                      </w:rPr>
                      <w:t>Postadres</w:t>
                    </w:r>
                  </w:p>
                  <w:p w14:paraId="713B0AC9" w14:textId="77777777" w:rsidR="00B56D3B" w:rsidRPr="0020780E" w:rsidRDefault="00B56D3B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Postbus 845</w:t>
                    </w:r>
                  </w:p>
                  <w:p w14:paraId="0119A6C7" w14:textId="77777777" w:rsidR="00B56D3B" w:rsidRPr="0020780E" w:rsidRDefault="00B56D3B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 xml:space="preserve">7550 AV  Hengelo </w:t>
                    </w:r>
                  </w:p>
                  <w:p w14:paraId="6B9796DA" w14:textId="77777777" w:rsidR="00B56D3B" w:rsidRDefault="00B56D3B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</w:p>
                  <w:p w14:paraId="501FC72E" w14:textId="3950CB64" w:rsidR="00B56D3B" w:rsidRPr="0020780E" w:rsidRDefault="00B56D3B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  <w:r w:rsidRPr="0020780E">
                      <w:rPr>
                        <w:b/>
                        <w:color w:val="auto"/>
                      </w:rPr>
                      <w:t>IBAN</w:t>
                    </w:r>
                  </w:p>
                  <w:p w14:paraId="6E2913F7" w14:textId="77777777" w:rsidR="00B56D3B" w:rsidRPr="0020780E" w:rsidRDefault="00B56D3B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NL72BNGH0285141228</w:t>
                    </w:r>
                  </w:p>
                  <w:p w14:paraId="38EFD162" w14:textId="77777777" w:rsidR="00B56D3B" w:rsidRPr="0020780E" w:rsidRDefault="00B56D3B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t.n.v. GBTwente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58E52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D7D8F"/>
    <w:multiLevelType w:val="multilevel"/>
    <w:tmpl w:val="32483EE2"/>
    <w:numStyleLink w:val="Lijst21-11-111"/>
  </w:abstractNum>
  <w:abstractNum w:abstractNumId="2" w15:restartNumberingAfterBreak="0">
    <w:nsid w:val="06727F8A"/>
    <w:multiLevelType w:val="multilevel"/>
    <w:tmpl w:val="81647814"/>
    <w:numStyleLink w:val="Hoofdstukken"/>
  </w:abstractNum>
  <w:abstractNum w:abstractNumId="3" w15:restartNumberingAfterBreak="0">
    <w:nsid w:val="08833F94"/>
    <w:multiLevelType w:val="hybridMultilevel"/>
    <w:tmpl w:val="49AEF54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2FF"/>
    <w:multiLevelType w:val="multilevel"/>
    <w:tmpl w:val="3E6AC6C4"/>
    <w:styleLink w:val="Lijst11-a-i"/>
    <w:lvl w:ilvl="0">
      <w:start w:val="1"/>
      <w:numFmt w:val="decimal"/>
      <w:pStyle w:val="Lijst1-1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pStyle w:val="Lijst1-2"/>
      <w:lvlText w:val="%2."/>
      <w:lvlJc w:val="left"/>
      <w:pPr>
        <w:ind w:left="1071" w:hanging="357"/>
      </w:pPr>
      <w:rPr>
        <w:rFonts w:hint="default"/>
      </w:rPr>
    </w:lvl>
    <w:lvl w:ilvl="2">
      <w:start w:val="1"/>
      <w:numFmt w:val="lowerRoman"/>
      <w:pStyle w:val="Lijst1-3"/>
      <w:lvlText w:val="%3."/>
      <w:lvlJc w:val="left"/>
      <w:pPr>
        <w:ind w:left="1428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85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2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3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0" w:hanging="357"/>
      </w:pPr>
      <w:rPr>
        <w:rFonts w:hint="default"/>
      </w:rPr>
    </w:lvl>
  </w:abstractNum>
  <w:abstractNum w:abstractNumId="5" w15:restartNumberingAfterBreak="0">
    <w:nsid w:val="0B601F58"/>
    <w:multiLevelType w:val="multilevel"/>
    <w:tmpl w:val="E3C24844"/>
    <w:numStyleLink w:val="Artikelnummering"/>
  </w:abstractNum>
  <w:abstractNum w:abstractNumId="6" w15:restartNumberingAfterBreak="0">
    <w:nsid w:val="0E6C6CA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EA21D3"/>
    <w:multiLevelType w:val="multilevel"/>
    <w:tmpl w:val="81647814"/>
    <w:numStyleLink w:val="Hoofdstukken"/>
  </w:abstractNum>
  <w:abstractNum w:abstractNumId="8" w15:restartNumberingAfterBreak="0">
    <w:nsid w:val="1ECC3EBD"/>
    <w:multiLevelType w:val="hybridMultilevel"/>
    <w:tmpl w:val="66C896D0"/>
    <w:lvl w:ilvl="0" w:tplc="B582E6F2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1EF42E36"/>
    <w:multiLevelType w:val="hybridMultilevel"/>
    <w:tmpl w:val="9A16A7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E1DC7"/>
    <w:multiLevelType w:val="hybridMultilevel"/>
    <w:tmpl w:val="6DEC64C6"/>
    <w:lvl w:ilvl="0" w:tplc="E9D646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86550"/>
    <w:multiLevelType w:val="hybridMultilevel"/>
    <w:tmpl w:val="B28AE738"/>
    <w:lvl w:ilvl="0" w:tplc="C3F404F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69A5"/>
    <w:multiLevelType w:val="multilevel"/>
    <w:tmpl w:val="E3C24844"/>
    <w:numStyleLink w:val="Artikelnummering"/>
  </w:abstractNum>
  <w:abstractNum w:abstractNumId="13" w15:restartNumberingAfterBreak="0">
    <w:nsid w:val="36D42AD3"/>
    <w:multiLevelType w:val="hybridMultilevel"/>
    <w:tmpl w:val="80BAFCD8"/>
    <w:lvl w:ilvl="0" w:tplc="7316A97C">
      <w:numFmt w:val="bullet"/>
      <w:lvlText w:val="-"/>
      <w:lvlJc w:val="left"/>
      <w:pPr>
        <w:ind w:left="36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4D5FC1"/>
    <w:multiLevelType w:val="multilevel"/>
    <w:tmpl w:val="81647814"/>
    <w:styleLink w:val="Hoofdstukken"/>
    <w:lvl w:ilvl="0">
      <w:start w:val="1"/>
      <w:numFmt w:val="decimal"/>
      <w:pStyle w:val="H1Hoofdstuk"/>
      <w:lvlText w:val="Hoofdstuk 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2paragraaf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subparagraaf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subparagraaf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0054A10"/>
    <w:multiLevelType w:val="multilevel"/>
    <w:tmpl w:val="3E6AC6C4"/>
    <w:numStyleLink w:val="Lijst11-a-i"/>
  </w:abstractNum>
  <w:abstractNum w:abstractNumId="16" w15:restartNumberingAfterBreak="0">
    <w:nsid w:val="414B2D67"/>
    <w:multiLevelType w:val="multilevel"/>
    <w:tmpl w:val="E3C24844"/>
    <w:styleLink w:val="Artikelnummering"/>
    <w:lvl w:ilvl="0">
      <w:start w:val="1"/>
      <w:numFmt w:val="decimal"/>
      <w:pStyle w:val="Artikelnummer"/>
      <w:suff w:val="space"/>
      <w:lvlText w:val="Artikel 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Artikelsectie"/>
      <w:lvlText w:val="%1.%2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Letter"/>
      <w:pStyle w:val="Artikelsubsectieabc"/>
      <w:lvlText w:val="%3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357" w:hanging="357"/>
      </w:pPr>
      <w:rPr>
        <w:rFonts w:hint="default"/>
      </w:rPr>
    </w:lvl>
    <w:lvl w:ilvl="4">
      <w:start w:val="1"/>
      <w:numFmt w:val="lowerRoman"/>
      <w:pStyle w:val="Artikelsubsectieiiiiii"/>
      <w:lvlText w:val="(%5)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072"/>
        </w:tabs>
        <w:ind w:left="1429" w:hanging="35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7" w15:restartNumberingAfterBreak="0">
    <w:nsid w:val="417430B8"/>
    <w:multiLevelType w:val="multilevel"/>
    <w:tmpl w:val="0413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 w15:restartNumberingAfterBreak="0">
    <w:nsid w:val="41DD0274"/>
    <w:multiLevelType w:val="multilevel"/>
    <w:tmpl w:val="32483EE2"/>
    <w:numStyleLink w:val="Lijst21-11-111"/>
  </w:abstractNum>
  <w:abstractNum w:abstractNumId="19" w15:restartNumberingAfterBreak="0">
    <w:nsid w:val="448A23C2"/>
    <w:multiLevelType w:val="multilevel"/>
    <w:tmpl w:val="E3C24844"/>
    <w:numStyleLink w:val="Artikelnummering"/>
  </w:abstractNum>
  <w:abstractNum w:abstractNumId="20" w15:restartNumberingAfterBreak="0">
    <w:nsid w:val="502C7714"/>
    <w:multiLevelType w:val="hybridMultilevel"/>
    <w:tmpl w:val="49AEF54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B52382"/>
    <w:multiLevelType w:val="multilevel"/>
    <w:tmpl w:val="E3C24844"/>
    <w:numStyleLink w:val="Artikelnummering"/>
  </w:abstractNum>
  <w:abstractNum w:abstractNumId="22" w15:restartNumberingAfterBreak="0">
    <w:nsid w:val="57301A98"/>
    <w:multiLevelType w:val="multilevel"/>
    <w:tmpl w:val="04130029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5F4E0E4C"/>
    <w:multiLevelType w:val="multilevel"/>
    <w:tmpl w:val="32483EE2"/>
    <w:numStyleLink w:val="Lijst21-11-111"/>
  </w:abstractNum>
  <w:abstractNum w:abstractNumId="24" w15:restartNumberingAfterBreak="0">
    <w:nsid w:val="616A738D"/>
    <w:multiLevelType w:val="multilevel"/>
    <w:tmpl w:val="32483EE2"/>
    <w:styleLink w:val="Lijst21-11-111"/>
    <w:lvl w:ilvl="0">
      <w:start w:val="1"/>
      <w:numFmt w:val="decimal"/>
      <w:pStyle w:val="Lijst2-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jst2-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Lijst2-3"/>
      <w:suff w:val="space"/>
      <w:lvlText w:val="%1.%2.%3"/>
      <w:lvlJc w:val="left"/>
      <w:pPr>
        <w:ind w:left="1072" w:hanging="352"/>
      </w:pPr>
      <w:rPr>
        <w:rFonts w:hint="default"/>
      </w:rPr>
    </w:lvl>
    <w:lvl w:ilvl="3">
      <w:start w:val="1"/>
      <w:numFmt w:val="decimal"/>
      <w:pStyle w:val="Lijst2-4"/>
      <w:suff w:val="space"/>
      <w:lvlText w:val="%1.%2.%3.%4"/>
      <w:lvlJc w:val="left"/>
      <w:pPr>
        <w:ind w:left="1072" w:hanging="352"/>
      </w:pPr>
      <w:rPr>
        <w:rFonts w:hint="default"/>
      </w:rPr>
    </w:lvl>
    <w:lvl w:ilvl="4">
      <w:start w:val="1"/>
      <w:numFmt w:val="decimal"/>
      <w:pStyle w:val="Lijst2-5"/>
      <w:suff w:val="space"/>
      <w:lvlText w:val="%1.%2.%3.%4.%5"/>
      <w:lvlJc w:val="left"/>
      <w:pPr>
        <w:ind w:left="1072" w:hanging="352"/>
      </w:pPr>
      <w:rPr>
        <w:rFonts w:hint="default"/>
      </w:rPr>
    </w:lvl>
    <w:lvl w:ilvl="5">
      <w:start w:val="1"/>
      <w:numFmt w:val="decimal"/>
      <w:pStyle w:val="Lijst2-6"/>
      <w:suff w:val="space"/>
      <w:lvlText w:val="%1.%2.%3.%4.%6"/>
      <w:lvlJc w:val="left"/>
      <w:pPr>
        <w:ind w:left="1072" w:hanging="35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E97B79"/>
    <w:multiLevelType w:val="multilevel"/>
    <w:tmpl w:val="E3C24844"/>
    <w:numStyleLink w:val="Artikelnummering"/>
  </w:abstractNum>
  <w:abstractNum w:abstractNumId="26" w15:restartNumberingAfterBreak="0">
    <w:nsid w:val="6AC43BA9"/>
    <w:multiLevelType w:val="multilevel"/>
    <w:tmpl w:val="E3C24844"/>
    <w:numStyleLink w:val="Artikelnummering"/>
  </w:abstractNum>
  <w:abstractNum w:abstractNumId="27" w15:restartNumberingAfterBreak="0">
    <w:nsid w:val="6C4B38DE"/>
    <w:multiLevelType w:val="multilevel"/>
    <w:tmpl w:val="3E6AC6C4"/>
    <w:numStyleLink w:val="Lijst11-a-i"/>
  </w:abstractNum>
  <w:abstractNum w:abstractNumId="28" w15:restartNumberingAfterBreak="0">
    <w:nsid w:val="6E7016D6"/>
    <w:multiLevelType w:val="multilevel"/>
    <w:tmpl w:val="E3C24844"/>
    <w:numStyleLink w:val="Artikelnummering"/>
  </w:abstractNum>
  <w:abstractNum w:abstractNumId="29" w15:restartNumberingAfterBreak="0">
    <w:nsid w:val="7E8C15C7"/>
    <w:multiLevelType w:val="multilevel"/>
    <w:tmpl w:val="312836C4"/>
    <w:styleLink w:val="Stijl1"/>
    <w:lvl w:ilvl="0">
      <w:start w:val="1"/>
      <w:numFmt w:val="bullet"/>
      <w:pStyle w:val="Lijstopsomteken"/>
      <w:lvlText w:val=""/>
      <w:lvlJc w:val="left"/>
      <w:pPr>
        <w:ind w:left="714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000000" w:themeColor="text1"/>
      </w:rPr>
    </w:lvl>
    <w:lvl w:ilvl="2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785" w:hanging="357"/>
      </w:pPr>
      <w:rPr>
        <w:rFonts w:ascii="Symbol" w:hAnsi="Symbol" w:hint="default"/>
        <w:color w:val="000000" w:themeColor="text1"/>
      </w:rPr>
    </w:lvl>
    <w:lvl w:ilvl="4">
      <w:start w:val="1"/>
      <w:numFmt w:val="bullet"/>
      <w:lvlText w:val=""/>
      <w:lvlJc w:val="left"/>
      <w:pPr>
        <w:ind w:left="2142" w:hanging="357"/>
      </w:pPr>
      <w:rPr>
        <w:rFonts w:ascii="Symbol" w:hAnsi="Symbol" w:hint="default"/>
        <w:color w:val="000000" w:themeColor="text1"/>
      </w:rPr>
    </w:lvl>
    <w:lvl w:ilvl="5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  <w:color w:val="000000" w:themeColor="text1"/>
      </w:rPr>
    </w:lvl>
    <w:lvl w:ilvl="7">
      <w:start w:val="1"/>
      <w:numFmt w:val="bullet"/>
      <w:lvlText w:val=""/>
      <w:lvlJc w:val="left"/>
      <w:pPr>
        <w:ind w:left="3213" w:hanging="357"/>
      </w:pPr>
      <w:rPr>
        <w:rFonts w:ascii="Symbol" w:hAnsi="Symbol" w:hint="default"/>
        <w:color w:val="000000" w:themeColor="text1"/>
      </w:rPr>
    </w:lvl>
    <w:lvl w:ilvl="8">
      <w:start w:val="1"/>
      <w:numFmt w:val="bullet"/>
      <w:lvlText w:val=""/>
      <w:lvlJc w:val="left"/>
      <w:pPr>
        <w:ind w:left="3570" w:hanging="357"/>
      </w:pPr>
      <w:rPr>
        <w:rFonts w:ascii="Symbol" w:hAnsi="Symbol" w:hint="default"/>
        <w:color w:val="auto"/>
      </w:rPr>
    </w:lvl>
  </w:abstractNum>
  <w:num w:numId="1" w16cid:durableId="728194143">
    <w:abstractNumId w:val="4"/>
  </w:num>
  <w:num w:numId="2" w16cid:durableId="857620167">
    <w:abstractNumId w:val="15"/>
  </w:num>
  <w:num w:numId="3" w16cid:durableId="1807356879">
    <w:abstractNumId w:val="27"/>
    <w:lvlOverride w:ilvl="0">
      <w:lvl w:ilvl="0">
        <w:start w:val="1"/>
        <w:numFmt w:val="decimal"/>
        <w:pStyle w:val="Lijst1-1"/>
        <w:lvlText w:val="%1."/>
        <w:lvlJc w:val="left"/>
        <w:pPr>
          <w:ind w:left="714" w:hanging="357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ijst1-2"/>
        <w:lvlText w:val="%2."/>
        <w:lvlJc w:val="left"/>
        <w:pPr>
          <w:ind w:left="1071" w:hanging="357"/>
        </w:pPr>
        <w:rPr>
          <w:rFonts w:hint="default"/>
        </w:rPr>
      </w:lvl>
    </w:lvlOverride>
  </w:num>
  <w:num w:numId="4" w16cid:durableId="1127511750">
    <w:abstractNumId w:val="24"/>
  </w:num>
  <w:num w:numId="5" w16cid:durableId="156576397">
    <w:abstractNumId w:val="18"/>
  </w:num>
  <w:num w:numId="6" w16cid:durableId="1794977224">
    <w:abstractNumId w:val="17"/>
  </w:num>
  <w:num w:numId="7" w16cid:durableId="1330594315">
    <w:abstractNumId w:val="22"/>
  </w:num>
  <w:num w:numId="8" w16cid:durableId="189345267">
    <w:abstractNumId w:val="6"/>
  </w:num>
  <w:num w:numId="9" w16cid:durableId="160127033">
    <w:abstractNumId w:val="14"/>
  </w:num>
  <w:num w:numId="10" w16cid:durableId="98643753">
    <w:abstractNumId w:val="2"/>
    <w:lvlOverride w:ilvl="0">
      <w:lvl w:ilvl="0">
        <w:start w:val="1"/>
        <w:numFmt w:val="decimal"/>
        <w:suff w:val="space"/>
        <w:lvlText w:val="Hoofdstuk %1"/>
        <w:lvlJc w:val="left"/>
        <w:pPr>
          <w:ind w:left="357" w:hanging="35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1" w16cid:durableId="623316987">
    <w:abstractNumId w:val="16"/>
  </w:num>
  <w:num w:numId="12" w16cid:durableId="1698694795">
    <w:abstractNumId w:val="25"/>
    <w:lvlOverride w:ilvl="0">
      <w:lvl w:ilvl="0">
        <w:start w:val="1"/>
        <w:numFmt w:val="decimal"/>
        <w:suff w:val="space"/>
        <w:lvlText w:val="Artikel %1"/>
        <w:lvlJc w:val="left"/>
        <w:pPr>
          <w:ind w:left="357" w:hanging="357"/>
        </w:pPr>
        <w:rPr>
          <w:rFonts w:hint="default"/>
        </w:rPr>
      </w:lvl>
    </w:lvlOverride>
  </w:num>
  <w:num w:numId="13" w16cid:durableId="921136509">
    <w:abstractNumId w:val="12"/>
  </w:num>
  <w:num w:numId="14" w16cid:durableId="218054280">
    <w:abstractNumId w:val="26"/>
  </w:num>
  <w:num w:numId="15" w16cid:durableId="1256862163">
    <w:abstractNumId w:val="19"/>
  </w:num>
  <w:num w:numId="16" w16cid:durableId="179979206">
    <w:abstractNumId w:val="21"/>
  </w:num>
  <w:num w:numId="17" w16cid:durableId="1295671657">
    <w:abstractNumId w:val="5"/>
  </w:num>
  <w:num w:numId="18" w16cid:durableId="1943881274">
    <w:abstractNumId w:val="28"/>
  </w:num>
  <w:num w:numId="19" w16cid:durableId="1687827340">
    <w:abstractNumId w:val="1"/>
  </w:num>
  <w:num w:numId="20" w16cid:durableId="2125271265">
    <w:abstractNumId w:val="23"/>
  </w:num>
  <w:num w:numId="21" w16cid:durableId="1448504122">
    <w:abstractNumId w:val="7"/>
  </w:num>
  <w:num w:numId="22" w16cid:durableId="244267297">
    <w:abstractNumId w:val="29"/>
  </w:num>
  <w:num w:numId="23" w16cid:durableId="296689488">
    <w:abstractNumId w:val="0"/>
  </w:num>
  <w:num w:numId="24" w16cid:durableId="438305162">
    <w:abstractNumId w:val="3"/>
  </w:num>
  <w:num w:numId="25" w16cid:durableId="1036663286">
    <w:abstractNumId w:val="8"/>
  </w:num>
  <w:num w:numId="26" w16cid:durableId="873083032">
    <w:abstractNumId w:val="10"/>
  </w:num>
  <w:num w:numId="27" w16cid:durableId="1881168994">
    <w:abstractNumId w:val="9"/>
  </w:num>
  <w:num w:numId="28" w16cid:durableId="747309371">
    <w:abstractNumId w:val="11"/>
  </w:num>
  <w:num w:numId="29" w16cid:durableId="242225411">
    <w:abstractNumId w:val="20"/>
  </w:num>
  <w:num w:numId="30" w16cid:durableId="6054254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SortMethod w:val="0000"/>
  <w:mailMerge>
    <w:mainDocumentType w:val="formLetters"/>
    <w:linkToQuery/>
    <w:dataType w:val="native"/>
    <w:connectString w:val="Provider=Microsoft.ACE.OLEDB.12.0;User ID=Admin;Data Source=S:\WAARDEBEPALING\Systemen\ORTAX\Templates\Leegstand\Versturen langer dan 3 jaar leegstand\20200617 Verzoek om adresgegeven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SQL Results$'`"/>
    <w:activeRecord w:val="-1"/>
    <w:odso>
      <w:udl w:val="Provider=Microsoft.ACE.OLEDB.12.0;User ID=Admin;Data Source=S:\WAARDEBEPALING\Systemen\ORTAX\Templates\Leegstand\Versturen langer dan 3 jaar leegstand\20200617 Verzoek om adresgegeven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SQL Results$'"/>
      <w:src r:id="rId2"/>
      <w:colDelim w:val="9"/>
      <w:type w:val="database"/>
      <w:fHdr/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type w:val="dbColumn"/>
        <w:name w:val="ADRES"/>
        <w:mappedName w:val="Adres 1"/>
        <w:column w:val="5"/>
        <w:lid w:val="nl-NL"/>
      </w:fieldMapData>
      <w:fieldMapData>
        <w:column w:val="0"/>
        <w:lid w:val="nl-NL"/>
      </w:fieldMapData>
      <w:fieldMapData>
        <w:type w:val="dbColumn"/>
        <w:name w:val="PLAATS"/>
        <w:mappedName w:val="Plaats"/>
        <w:column w:val="6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</w:odso>
  </w:mailMerge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DD1"/>
    <w:rsid w:val="00006688"/>
    <w:rsid w:val="000303FD"/>
    <w:rsid w:val="00031B20"/>
    <w:rsid w:val="0005212B"/>
    <w:rsid w:val="000611C6"/>
    <w:rsid w:val="000653E3"/>
    <w:rsid w:val="00077D8A"/>
    <w:rsid w:val="000C465E"/>
    <w:rsid w:val="000D5A40"/>
    <w:rsid w:val="000E0C5C"/>
    <w:rsid w:val="000F49D3"/>
    <w:rsid w:val="0010189A"/>
    <w:rsid w:val="001402DA"/>
    <w:rsid w:val="0017453B"/>
    <w:rsid w:val="00174AC5"/>
    <w:rsid w:val="00183203"/>
    <w:rsid w:val="00184ECA"/>
    <w:rsid w:val="001B04F8"/>
    <w:rsid w:val="001B597F"/>
    <w:rsid w:val="001C23A9"/>
    <w:rsid w:val="001C6353"/>
    <w:rsid w:val="001E30CB"/>
    <w:rsid w:val="001E6C9A"/>
    <w:rsid w:val="001E7AA5"/>
    <w:rsid w:val="0020780E"/>
    <w:rsid w:val="0024364B"/>
    <w:rsid w:val="002465CE"/>
    <w:rsid w:val="00274457"/>
    <w:rsid w:val="002E1E9A"/>
    <w:rsid w:val="002E4A3F"/>
    <w:rsid w:val="002F4589"/>
    <w:rsid w:val="002F5508"/>
    <w:rsid w:val="0030053C"/>
    <w:rsid w:val="00314761"/>
    <w:rsid w:val="00331541"/>
    <w:rsid w:val="00332239"/>
    <w:rsid w:val="003551D3"/>
    <w:rsid w:val="00371617"/>
    <w:rsid w:val="00391323"/>
    <w:rsid w:val="00393DD2"/>
    <w:rsid w:val="003B79E6"/>
    <w:rsid w:val="003C76FA"/>
    <w:rsid w:val="003C7810"/>
    <w:rsid w:val="003F1362"/>
    <w:rsid w:val="00410144"/>
    <w:rsid w:val="0043422B"/>
    <w:rsid w:val="00435B17"/>
    <w:rsid w:val="00440CF2"/>
    <w:rsid w:val="00441CC3"/>
    <w:rsid w:val="004437D3"/>
    <w:rsid w:val="004659D8"/>
    <w:rsid w:val="00477DF4"/>
    <w:rsid w:val="0048785C"/>
    <w:rsid w:val="00487EB7"/>
    <w:rsid w:val="004A6229"/>
    <w:rsid w:val="004B3A05"/>
    <w:rsid w:val="004C742A"/>
    <w:rsid w:val="004E7707"/>
    <w:rsid w:val="004F1503"/>
    <w:rsid w:val="004F40EF"/>
    <w:rsid w:val="00515AF1"/>
    <w:rsid w:val="00540662"/>
    <w:rsid w:val="00541EC7"/>
    <w:rsid w:val="0054564A"/>
    <w:rsid w:val="00571FBB"/>
    <w:rsid w:val="005809DB"/>
    <w:rsid w:val="00585FE7"/>
    <w:rsid w:val="00592598"/>
    <w:rsid w:val="00596EEB"/>
    <w:rsid w:val="00597872"/>
    <w:rsid w:val="005A12BB"/>
    <w:rsid w:val="005A3180"/>
    <w:rsid w:val="005A36BD"/>
    <w:rsid w:val="005A551F"/>
    <w:rsid w:val="005B7F42"/>
    <w:rsid w:val="005F0403"/>
    <w:rsid w:val="005F2C81"/>
    <w:rsid w:val="00605753"/>
    <w:rsid w:val="00611A8F"/>
    <w:rsid w:val="0062780F"/>
    <w:rsid w:val="00637200"/>
    <w:rsid w:val="00660D76"/>
    <w:rsid w:val="00687FD4"/>
    <w:rsid w:val="006B28E1"/>
    <w:rsid w:val="006B7A18"/>
    <w:rsid w:val="006C1300"/>
    <w:rsid w:val="006C67C1"/>
    <w:rsid w:val="006E313A"/>
    <w:rsid w:val="00701DF6"/>
    <w:rsid w:val="00705028"/>
    <w:rsid w:val="007263E9"/>
    <w:rsid w:val="0076229E"/>
    <w:rsid w:val="00763A47"/>
    <w:rsid w:val="00771F71"/>
    <w:rsid w:val="00786E9B"/>
    <w:rsid w:val="00794C0F"/>
    <w:rsid w:val="00795762"/>
    <w:rsid w:val="007C10E1"/>
    <w:rsid w:val="007E40A6"/>
    <w:rsid w:val="00810EA0"/>
    <w:rsid w:val="00824722"/>
    <w:rsid w:val="00832762"/>
    <w:rsid w:val="0083669A"/>
    <w:rsid w:val="0085580B"/>
    <w:rsid w:val="008648D9"/>
    <w:rsid w:val="00880FBF"/>
    <w:rsid w:val="0088779B"/>
    <w:rsid w:val="008A25B6"/>
    <w:rsid w:val="008A3B45"/>
    <w:rsid w:val="008A6734"/>
    <w:rsid w:val="008B1FEB"/>
    <w:rsid w:val="008C7794"/>
    <w:rsid w:val="008E1248"/>
    <w:rsid w:val="008E276B"/>
    <w:rsid w:val="008E3FBF"/>
    <w:rsid w:val="008E702F"/>
    <w:rsid w:val="008F377A"/>
    <w:rsid w:val="008F6656"/>
    <w:rsid w:val="00911518"/>
    <w:rsid w:val="00915302"/>
    <w:rsid w:val="00917F3D"/>
    <w:rsid w:val="00920882"/>
    <w:rsid w:val="00931A9A"/>
    <w:rsid w:val="009525D2"/>
    <w:rsid w:val="009526F7"/>
    <w:rsid w:val="0098166F"/>
    <w:rsid w:val="00995F79"/>
    <w:rsid w:val="009A4C06"/>
    <w:rsid w:val="009C53AD"/>
    <w:rsid w:val="009D2F60"/>
    <w:rsid w:val="009E2453"/>
    <w:rsid w:val="009F0B19"/>
    <w:rsid w:val="009F2796"/>
    <w:rsid w:val="00A01298"/>
    <w:rsid w:val="00A02DBD"/>
    <w:rsid w:val="00A03215"/>
    <w:rsid w:val="00A2623B"/>
    <w:rsid w:val="00A329FD"/>
    <w:rsid w:val="00A6515B"/>
    <w:rsid w:val="00A71220"/>
    <w:rsid w:val="00A80B5A"/>
    <w:rsid w:val="00AA5BB7"/>
    <w:rsid w:val="00AE2E8F"/>
    <w:rsid w:val="00AE79FE"/>
    <w:rsid w:val="00B048C7"/>
    <w:rsid w:val="00B30F49"/>
    <w:rsid w:val="00B32FD7"/>
    <w:rsid w:val="00B430F7"/>
    <w:rsid w:val="00B56D3B"/>
    <w:rsid w:val="00B66DE1"/>
    <w:rsid w:val="00B77E4B"/>
    <w:rsid w:val="00B82EC6"/>
    <w:rsid w:val="00B84F8A"/>
    <w:rsid w:val="00BB69DA"/>
    <w:rsid w:val="00BC0A3F"/>
    <w:rsid w:val="00BC0CB5"/>
    <w:rsid w:val="00BC72A8"/>
    <w:rsid w:val="00BD5138"/>
    <w:rsid w:val="00BD7E7E"/>
    <w:rsid w:val="00BE73F6"/>
    <w:rsid w:val="00BF57A2"/>
    <w:rsid w:val="00C14D7E"/>
    <w:rsid w:val="00C26398"/>
    <w:rsid w:val="00C32AE8"/>
    <w:rsid w:val="00C6309E"/>
    <w:rsid w:val="00C93B8D"/>
    <w:rsid w:val="00CC715A"/>
    <w:rsid w:val="00D03903"/>
    <w:rsid w:val="00D14165"/>
    <w:rsid w:val="00D179F8"/>
    <w:rsid w:val="00D30CA1"/>
    <w:rsid w:val="00D60BE2"/>
    <w:rsid w:val="00D62C8E"/>
    <w:rsid w:val="00D64452"/>
    <w:rsid w:val="00D80DB5"/>
    <w:rsid w:val="00D87591"/>
    <w:rsid w:val="00DD46BF"/>
    <w:rsid w:val="00DF06BA"/>
    <w:rsid w:val="00E01FFF"/>
    <w:rsid w:val="00E16884"/>
    <w:rsid w:val="00E22669"/>
    <w:rsid w:val="00E27967"/>
    <w:rsid w:val="00E36506"/>
    <w:rsid w:val="00E506FA"/>
    <w:rsid w:val="00E51DD1"/>
    <w:rsid w:val="00E548C2"/>
    <w:rsid w:val="00E65B17"/>
    <w:rsid w:val="00E700D6"/>
    <w:rsid w:val="00E72C92"/>
    <w:rsid w:val="00E9280A"/>
    <w:rsid w:val="00EC13FC"/>
    <w:rsid w:val="00EF2DF8"/>
    <w:rsid w:val="00F12068"/>
    <w:rsid w:val="00F46F1E"/>
    <w:rsid w:val="00F62D8A"/>
    <w:rsid w:val="00F72D7C"/>
    <w:rsid w:val="00F7312F"/>
    <w:rsid w:val="00F74B44"/>
    <w:rsid w:val="00F96FE2"/>
    <w:rsid w:val="00FB236F"/>
    <w:rsid w:val="00FB7B35"/>
    <w:rsid w:val="00FE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E3960DB"/>
  <w15:chartTrackingRefBased/>
  <w15:docId w15:val="{6DA504E6-D9FE-4A59-A7D7-AFE04510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Arial"/>
        <w:lang w:val="nl-NL" w:eastAsia="en-US" w:bidi="ar-SA"/>
      </w:rPr>
    </w:rPrDefault>
    <w:pPrDefault>
      <w:pPr>
        <w:spacing w:line="320" w:lineRule="atLeast"/>
      </w:pPr>
    </w:pPrDefault>
  </w:docDefaults>
  <w:latentStyles w:defLockedState="0" w:defUIPriority="99" w:defSemiHidden="0" w:defUnhideWhenUsed="0" w:defQFormat="0" w:count="376">
    <w:lsdException w:name="Normal" w:uiPriority="3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uiPriority="2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A2623B"/>
  </w:style>
  <w:style w:type="paragraph" w:styleId="Kop1">
    <w:name w:val="heading 1"/>
    <w:next w:val="Standaard"/>
    <w:link w:val="Kop1Char"/>
    <w:uiPriority w:val="9"/>
    <w:qFormat/>
    <w:rsid w:val="00AE2E8F"/>
    <w:pPr>
      <w:keepNext/>
      <w:keepLines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AE2E8F"/>
    <w:pPr>
      <w:outlineLvl w:val="1"/>
    </w:pPr>
    <w:rPr>
      <w:b w:val="0"/>
      <w:i/>
      <w:szCs w:val="26"/>
    </w:rPr>
  </w:style>
  <w:style w:type="paragraph" w:styleId="Kop3">
    <w:name w:val="heading 3"/>
    <w:aliases w:val="H3"/>
    <w:basedOn w:val="Kop2"/>
    <w:next w:val="Standaard"/>
    <w:link w:val="Kop3Char"/>
    <w:uiPriority w:val="9"/>
    <w:rsid w:val="003551D3"/>
    <w:pPr>
      <w:outlineLvl w:val="2"/>
    </w:pPr>
    <w:rPr>
      <w:sz w:val="24"/>
      <w:szCs w:val="24"/>
    </w:rPr>
  </w:style>
  <w:style w:type="paragraph" w:styleId="Kop4">
    <w:name w:val="heading 4"/>
    <w:aliases w:val="H4"/>
    <w:basedOn w:val="Kop3"/>
    <w:next w:val="Standaard"/>
    <w:link w:val="Kop4Char"/>
    <w:uiPriority w:val="9"/>
    <w:unhideWhenUsed/>
    <w:rsid w:val="00AA5BB7"/>
    <w:pPr>
      <w:outlineLvl w:val="3"/>
    </w:pPr>
    <w:rPr>
      <w:i w:val="0"/>
      <w:iCs/>
    </w:rPr>
  </w:style>
  <w:style w:type="paragraph" w:styleId="Kop5">
    <w:name w:val="heading 5"/>
    <w:basedOn w:val="Kop4"/>
    <w:next w:val="Standaard"/>
    <w:link w:val="Kop5Char"/>
    <w:uiPriority w:val="9"/>
    <w:unhideWhenUsed/>
    <w:rsid w:val="00371617"/>
    <w:pPr>
      <w:outlineLvl w:val="4"/>
    </w:pPr>
  </w:style>
  <w:style w:type="paragraph" w:styleId="Kop6">
    <w:name w:val="heading 6"/>
    <w:basedOn w:val="Kop5"/>
    <w:next w:val="Standaard"/>
    <w:link w:val="Kop6Char"/>
    <w:uiPriority w:val="9"/>
    <w:semiHidden/>
    <w:unhideWhenUsed/>
    <w:rsid w:val="00BC0CB5"/>
    <w:pPr>
      <w:outlineLvl w:val="5"/>
    </w:pPr>
    <w:rPr>
      <w:color w:val="1F3763" w:themeColor="accent1" w:themeShade="7F"/>
    </w:rPr>
  </w:style>
  <w:style w:type="paragraph" w:styleId="Kop7">
    <w:name w:val="heading 7"/>
    <w:basedOn w:val="Kop6"/>
    <w:next w:val="Standaard"/>
    <w:link w:val="Kop7Char"/>
    <w:uiPriority w:val="9"/>
    <w:semiHidden/>
    <w:unhideWhenUsed/>
    <w:qFormat/>
    <w:rsid w:val="00BC0CB5"/>
    <w:pPr>
      <w:outlineLvl w:val="6"/>
    </w:pPr>
    <w:rPr>
      <w:i/>
      <w:iCs w:val="0"/>
    </w:rPr>
  </w:style>
  <w:style w:type="paragraph" w:styleId="Kop8">
    <w:name w:val="heading 8"/>
    <w:basedOn w:val="Kop7"/>
    <w:next w:val="Standaard"/>
    <w:link w:val="Kop8Char"/>
    <w:uiPriority w:val="9"/>
    <w:semiHidden/>
    <w:unhideWhenUsed/>
    <w:qFormat/>
    <w:rsid w:val="00BC0CB5"/>
    <w:pPr>
      <w:outlineLvl w:val="7"/>
    </w:pPr>
    <w:rPr>
      <w:color w:val="272727" w:themeColor="text1" w:themeTint="D8"/>
      <w:sz w:val="21"/>
      <w:szCs w:val="21"/>
    </w:rPr>
  </w:style>
  <w:style w:type="paragraph" w:styleId="Kop9">
    <w:name w:val="heading 9"/>
    <w:basedOn w:val="Kop8"/>
    <w:next w:val="Standaard"/>
    <w:link w:val="Kop9Char"/>
    <w:uiPriority w:val="9"/>
    <w:semiHidden/>
    <w:unhideWhenUsed/>
    <w:qFormat/>
    <w:rsid w:val="00BC0CB5"/>
    <w:pPr>
      <w:outlineLvl w:val="8"/>
    </w:pPr>
    <w:rPr>
      <w:i w:val="0"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E2E8F"/>
    <w:rPr>
      <w:rFonts w:asciiTheme="majorHAnsi" w:eastAsiaTheme="majorEastAsia" w:hAnsiTheme="majorHAnsi" w:cstheme="majorBidi"/>
      <w:b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E2E8F"/>
    <w:rPr>
      <w:rFonts w:asciiTheme="majorHAnsi" w:eastAsiaTheme="majorEastAsia" w:hAnsiTheme="majorHAnsi" w:cstheme="majorBidi"/>
      <w:i/>
      <w:szCs w:val="26"/>
    </w:rPr>
  </w:style>
  <w:style w:type="character" w:customStyle="1" w:styleId="Kop3Char">
    <w:name w:val="Kop 3 Char"/>
    <w:aliases w:val="H3 Char"/>
    <w:basedOn w:val="Standaardalinea-lettertype"/>
    <w:link w:val="Kop3"/>
    <w:uiPriority w:val="9"/>
    <w:rsid w:val="00BC0CB5"/>
    <w:rPr>
      <w:rFonts w:asciiTheme="majorHAnsi" w:eastAsiaTheme="majorEastAsia" w:hAnsiTheme="majorHAnsi" w:cstheme="majorBidi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rsid w:val="003551D3"/>
    <w:rPr>
      <w:color w:val="auto"/>
      <w:bdr w:val="none" w:sz="0" w:space="0" w:color="auto"/>
      <w:shd w:val="clear" w:color="auto" w:fill="B4C6E7" w:themeFill="accent1" w:themeFillTint="66"/>
    </w:rPr>
  </w:style>
  <w:style w:type="character" w:customStyle="1" w:styleId="Kop4Char">
    <w:name w:val="Kop 4 Char"/>
    <w:aliases w:val="H4 Char"/>
    <w:basedOn w:val="Standaardalinea-lettertype"/>
    <w:link w:val="Kop4"/>
    <w:uiPriority w:val="9"/>
    <w:rsid w:val="00BC0CB5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rsid w:val="000D5A4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D5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Lijst11-a-i">
    <w:name w:val="_Lijst 1: 1. - a. - i."/>
    <w:uiPriority w:val="99"/>
    <w:rsid w:val="00441CC3"/>
    <w:pPr>
      <w:numPr>
        <w:numId w:val="1"/>
      </w:numPr>
    </w:pPr>
  </w:style>
  <w:style w:type="paragraph" w:customStyle="1" w:styleId="Lijst1-1">
    <w:name w:val="_Lijst 1-1"/>
    <w:uiPriority w:val="21"/>
    <w:rsid w:val="00B430F7"/>
    <w:pPr>
      <w:numPr>
        <w:numId w:val="3"/>
      </w:numPr>
    </w:pPr>
  </w:style>
  <w:style w:type="paragraph" w:customStyle="1" w:styleId="Lijst1-2">
    <w:name w:val="_Lijst 1-2"/>
    <w:basedOn w:val="Lijst1-1"/>
    <w:uiPriority w:val="21"/>
    <w:rsid w:val="00441CC3"/>
    <w:pPr>
      <w:numPr>
        <w:ilvl w:val="1"/>
      </w:numPr>
    </w:pPr>
  </w:style>
  <w:style w:type="paragraph" w:customStyle="1" w:styleId="Lijst1-3">
    <w:name w:val="_Lijst 1-3"/>
    <w:basedOn w:val="Lijst1-2"/>
    <w:uiPriority w:val="21"/>
    <w:unhideWhenUsed/>
    <w:rsid w:val="00441CC3"/>
    <w:pPr>
      <w:numPr>
        <w:ilvl w:val="2"/>
      </w:numPr>
    </w:pPr>
  </w:style>
  <w:style w:type="numbering" w:customStyle="1" w:styleId="Lijst21-11-111">
    <w:name w:val="_Lijst 2: 1 - 1.1 - 1.1.1"/>
    <w:uiPriority w:val="99"/>
    <w:rsid w:val="00541EC7"/>
    <w:pPr>
      <w:numPr>
        <w:numId w:val="4"/>
      </w:numPr>
    </w:pPr>
  </w:style>
  <w:style w:type="paragraph" w:customStyle="1" w:styleId="Lijst2-4">
    <w:name w:val="_Lijst 2-4"/>
    <w:basedOn w:val="Lijst2-3"/>
    <w:uiPriority w:val="22"/>
    <w:semiHidden/>
    <w:rsid w:val="00541EC7"/>
    <w:pPr>
      <w:numPr>
        <w:ilvl w:val="3"/>
      </w:numPr>
    </w:pPr>
  </w:style>
  <w:style w:type="paragraph" w:customStyle="1" w:styleId="Lijst2-1">
    <w:name w:val="_Lijst 2-1"/>
    <w:uiPriority w:val="22"/>
    <w:semiHidden/>
    <w:rsid w:val="00541EC7"/>
    <w:pPr>
      <w:numPr>
        <w:numId w:val="20"/>
      </w:numPr>
    </w:pPr>
    <w:rPr>
      <w:lang w:val="en-US"/>
    </w:rPr>
  </w:style>
  <w:style w:type="paragraph" w:customStyle="1" w:styleId="Lijst2-2">
    <w:name w:val="_Lijst 2-2"/>
    <w:basedOn w:val="Lijst2-1"/>
    <w:uiPriority w:val="22"/>
    <w:semiHidden/>
    <w:rsid w:val="00541EC7"/>
    <w:pPr>
      <w:numPr>
        <w:ilvl w:val="1"/>
      </w:numPr>
    </w:pPr>
  </w:style>
  <w:style w:type="paragraph" w:customStyle="1" w:styleId="Lijst2-3">
    <w:name w:val="_Lijst 2-3"/>
    <w:basedOn w:val="Standaard"/>
    <w:uiPriority w:val="22"/>
    <w:semiHidden/>
    <w:rsid w:val="00541EC7"/>
    <w:pPr>
      <w:numPr>
        <w:ilvl w:val="2"/>
        <w:numId w:val="20"/>
      </w:numPr>
    </w:pPr>
  </w:style>
  <w:style w:type="paragraph" w:customStyle="1" w:styleId="Lijst2-5">
    <w:name w:val="_Lijst 2-5"/>
    <w:basedOn w:val="Lijst2-4"/>
    <w:uiPriority w:val="22"/>
    <w:semiHidden/>
    <w:rsid w:val="00541EC7"/>
    <w:pPr>
      <w:numPr>
        <w:ilvl w:val="4"/>
      </w:numPr>
    </w:pPr>
    <w:rPr>
      <w:lang w:val="en-US"/>
    </w:rPr>
  </w:style>
  <w:style w:type="paragraph" w:customStyle="1" w:styleId="Lijst2-6">
    <w:name w:val="_Lijst 2-6"/>
    <w:basedOn w:val="Lijst2-5"/>
    <w:uiPriority w:val="22"/>
    <w:semiHidden/>
    <w:rsid w:val="00541EC7"/>
    <w:pPr>
      <w:numPr>
        <w:ilvl w:val="5"/>
      </w:numPr>
    </w:pPr>
  </w:style>
  <w:style w:type="paragraph" w:styleId="Lijstalinea">
    <w:name w:val="List Paragraph"/>
    <w:basedOn w:val="Standaard"/>
    <w:uiPriority w:val="34"/>
    <w:unhideWhenUsed/>
    <w:rsid w:val="00BC0CB5"/>
    <w:pPr>
      <w:ind w:left="720"/>
      <w:contextualSpacing/>
    </w:pPr>
  </w:style>
  <w:style w:type="paragraph" w:customStyle="1" w:styleId="H1Hoofdstuk">
    <w:name w:val="_H1 Hoofdstuk"/>
    <w:basedOn w:val="Kop1"/>
    <w:uiPriority w:val="19"/>
    <w:semiHidden/>
    <w:qFormat/>
    <w:rsid w:val="008E276B"/>
    <w:pPr>
      <w:numPr>
        <w:numId w:val="21"/>
      </w:numPr>
    </w:pPr>
    <w:rPr>
      <w:lang w:val="en-US"/>
    </w:rPr>
  </w:style>
  <w:style w:type="character" w:customStyle="1" w:styleId="Kop5Char">
    <w:name w:val="Kop 5 Char"/>
    <w:basedOn w:val="Standaardalinea-lettertype"/>
    <w:link w:val="Kop5"/>
    <w:uiPriority w:val="9"/>
    <w:rsid w:val="00371617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C0CB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C0C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C0C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C0C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2paragraaf">
    <w:name w:val="_H2 paragraaf"/>
    <w:basedOn w:val="Kop2"/>
    <w:uiPriority w:val="19"/>
    <w:semiHidden/>
    <w:rsid w:val="008E276B"/>
    <w:pPr>
      <w:numPr>
        <w:ilvl w:val="1"/>
        <w:numId w:val="21"/>
      </w:numPr>
    </w:pPr>
  </w:style>
  <w:style w:type="paragraph" w:customStyle="1" w:styleId="H3subparagraaf">
    <w:name w:val="_H3 subparagraaf"/>
    <w:basedOn w:val="Kop3"/>
    <w:uiPriority w:val="19"/>
    <w:semiHidden/>
    <w:rsid w:val="008E276B"/>
    <w:pPr>
      <w:numPr>
        <w:ilvl w:val="2"/>
        <w:numId w:val="21"/>
      </w:numPr>
    </w:pPr>
  </w:style>
  <w:style w:type="numbering" w:customStyle="1" w:styleId="Hoofdstukken">
    <w:name w:val="_Hoofdstukken"/>
    <w:uiPriority w:val="99"/>
    <w:rsid w:val="008E276B"/>
    <w:pPr>
      <w:numPr>
        <w:numId w:val="9"/>
      </w:numPr>
    </w:pPr>
  </w:style>
  <w:style w:type="paragraph" w:customStyle="1" w:styleId="H4subparagraaf">
    <w:name w:val="_H4 subparagraaf"/>
    <w:basedOn w:val="Kop4"/>
    <w:uiPriority w:val="19"/>
    <w:semiHidden/>
    <w:rsid w:val="008E276B"/>
    <w:pPr>
      <w:numPr>
        <w:ilvl w:val="3"/>
        <w:numId w:val="21"/>
      </w:numPr>
    </w:pPr>
  </w:style>
  <w:style w:type="numbering" w:customStyle="1" w:styleId="Artikelnummering">
    <w:name w:val="_Artikelnummering"/>
    <w:uiPriority w:val="99"/>
    <w:rsid w:val="00BF57A2"/>
    <w:pPr>
      <w:numPr>
        <w:numId w:val="11"/>
      </w:numPr>
    </w:pPr>
  </w:style>
  <w:style w:type="paragraph" w:customStyle="1" w:styleId="Artikelsectie">
    <w:name w:val="_Artikel sectie"/>
    <w:basedOn w:val="Artikelnummer"/>
    <w:uiPriority w:val="20"/>
    <w:semiHidden/>
    <w:rsid w:val="00BF57A2"/>
    <w:pPr>
      <w:numPr>
        <w:ilvl w:val="1"/>
      </w:numPr>
    </w:pPr>
    <w:rPr>
      <w:b w:val="0"/>
      <w:lang w:val="en-US"/>
    </w:rPr>
  </w:style>
  <w:style w:type="paragraph" w:customStyle="1" w:styleId="Artikelnummer">
    <w:name w:val="_Artikelnummer"/>
    <w:next w:val="Artikeltekst"/>
    <w:uiPriority w:val="20"/>
    <w:semiHidden/>
    <w:rsid w:val="00BF57A2"/>
    <w:pPr>
      <w:numPr>
        <w:numId w:val="18"/>
      </w:numPr>
    </w:pPr>
    <w:rPr>
      <w:b/>
    </w:rPr>
  </w:style>
  <w:style w:type="paragraph" w:customStyle="1" w:styleId="Artikelsubsectieabc">
    <w:name w:val="_Artikel subsectie abc"/>
    <w:basedOn w:val="Artikelsectie"/>
    <w:uiPriority w:val="20"/>
    <w:semiHidden/>
    <w:rsid w:val="00BF57A2"/>
    <w:pPr>
      <w:numPr>
        <w:ilvl w:val="2"/>
      </w:numPr>
    </w:pPr>
  </w:style>
  <w:style w:type="paragraph" w:customStyle="1" w:styleId="Artikelsubsectieiiiiii">
    <w:name w:val="_Artikel subsectie i ii iii"/>
    <w:basedOn w:val="Artikelsubsectieabc"/>
    <w:uiPriority w:val="20"/>
    <w:semiHidden/>
    <w:rsid w:val="00BF57A2"/>
    <w:pPr>
      <w:numPr>
        <w:ilvl w:val="4"/>
      </w:numPr>
    </w:pPr>
  </w:style>
  <w:style w:type="paragraph" w:customStyle="1" w:styleId="Artikeltekst">
    <w:name w:val="_Artikeltekst"/>
    <w:basedOn w:val="Standaard"/>
    <w:uiPriority w:val="3"/>
    <w:semiHidden/>
    <w:rsid w:val="00BF57A2"/>
    <w:pPr>
      <w:ind w:left="357"/>
    </w:pPr>
    <w:rPr>
      <w:lang w:val="en-US"/>
    </w:rPr>
  </w:style>
  <w:style w:type="paragraph" w:styleId="Geenafstand">
    <w:name w:val="No Spacing"/>
    <w:uiPriority w:val="1"/>
    <w:rsid w:val="000E0C5C"/>
    <w:pPr>
      <w:spacing w:line="240" w:lineRule="auto"/>
    </w:pPr>
  </w:style>
  <w:style w:type="table" w:styleId="Tabelraster">
    <w:name w:val="Table Grid"/>
    <w:basedOn w:val="Standaardtabel"/>
    <w:uiPriority w:val="39"/>
    <w:rsid w:val="00880F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jabloonTabel">
    <w:name w:val="_SjabloonTabel"/>
    <w:basedOn w:val="Standaardtabel"/>
    <w:uiPriority w:val="99"/>
    <w:rsid w:val="001B597F"/>
    <w:pPr>
      <w:spacing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472C4" w:themeFill="accent1"/>
      </w:tcPr>
    </w:tblStylePr>
    <w:tblStylePr w:type="firstCol">
      <w:rPr>
        <w:b w:val="0"/>
        <w:color w:val="4472C4" w:themeColor="accent1"/>
      </w:rPr>
    </w:tblStylePr>
  </w:style>
  <w:style w:type="paragraph" w:styleId="Kopvaninhoudsopgave">
    <w:name w:val="TOC Heading"/>
    <w:basedOn w:val="Kop1"/>
    <w:next w:val="Standaard"/>
    <w:uiPriority w:val="39"/>
    <w:unhideWhenUsed/>
    <w:rsid w:val="008A3B45"/>
    <w:pPr>
      <w:spacing w:line="259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8A3B4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8A3B4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8A3B45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8A3B45"/>
    <w:rPr>
      <w:color w:val="0563C1" w:themeColor="hyperlink"/>
      <w:u w:val="single"/>
    </w:rPr>
  </w:style>
  <w:style w:type="numbering" w:customStyle="1" w:styleId="Stijl1">
    <w:name w:val="Stijl1"/>
    <w:uiPriority w:val="99"/>
    <w:rsid w:val="000303FD"/>
    <w:pPr>
      <w:numPr>
        <w:numId w:val="22"/>
      </w:numPr>
    </w:pPr>
  </w:style>
  <w:style w:type="paragraph" w:styleId="Lijstopsomteken">
    <w:name w:val="List Bullet"/>
    <w:basedOn w:val="Standaard"/>
    <w:uiPriority w:val="99"/>
    <w:unhideWhenUsed/>
    <w:rsid w:val="000303FD"/>
    <w:pPr>
      <w:numPr>
        <w:numId w:val="22"/>
      </w:numPr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E01FF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1FFF"/>
  </w:style>
  <w:style w:type="paragraph" w:styleId="Voettekst">
    <w:name w:val="footer"/>
    <w:basedOn w:val="Standaard"/>
    <w:link w:val="VoettekstChar"/>
    <w:uiPriority w:val="99"/>
    <w:unhideWhenUsed/>
    <w:rsid w:val="00E01FF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1FFF"/>
  </w:style>
  <w:style w:type="paragraph" w:customStyle="1" w:styleId="Adresblok">
    <w:name w:val="Adresblok"/>
    <w:basedOn w:val="Standaard"/>
    <w:link w:val="AdresblokChar"/>
    <w:uiPriority w:val="3"/>
    <w:rsid w:val="00F96FE2"/>
    <w:pPr>
      <w:spacing w:line="230" w:lineRule="exact"/>
    </w:pPr>
    <w:rPr>
      <w:color w:val="575656"/>
      <w:kern w:val="40"/>
      <w:sz w:val="17"/>
    </w:rPr>
  </w:style>
  <w:style w:type="paragraph" w:customStyle="1" w:styleId="Briefhoofd">
    <w:name w:val="Briefhoofd"/>
    <w:basedOn w:val="Standaard"/>
    <w:link w:val="BriefhoofdChar"/>
    <w:uiPriority w:val="3"/>
    <w:rsid w:val="00A2623B"/>
    <w:rPr>
      <w:sz w:val="22"/>
      <w:szCs w:val="22"/>
    </w:rPr>
  </w:style>
  <w:style w:type="character" w:customStyle="1" w:styleId="AdresblokChar">
    <w:name w:val="Adresblok Char"/>
    <w:basedOn w:val="Standaardalinea-lettertype"/>
    <w:link w:val="Adresblok"/>
    <w:uiPriority w:val="3"/>
    <w:rsid w:val="00F96FE2"/>
    <w:rPr>
      <w:color w:val="575656"/>
      <w:kern w:val="40"/>
      <w:sz w:val="17"/>
    </w:rPr>
  </w:style>
  <w:style w:type="character" w:customStyle="1" w:styleId="BriefhoofdChar">
    <w:name w:val="Briefhoofd Char"/>
    <w:basedOn w:val="Standaardalinea-lettertype"/>
    <w:link w:val="Briefhoofd"/>
    <w:uiPriority w:val="3"/>
    <w:rsid w:val="00A2623B"/>
    <w:rPr>
      <w:sz w:val="22"/>
      <w:szCs w:val="22"/>
    </w:rPr>
  </w:style>
  <w:style w:type="paragraph" w:customStyle="1" w:styleId="brief">
    <w:name w:val="brief"/>
    <w:basedOn w:val="Standaard"/>
    <w:rsid w:val="004E7707"/>
    <w:pPr>
      <w:tabs>
        <w:tab w:val="left" w:pos="4536"/>
        <w:tab w:val="right" w:pos="8931"/>
      </w:tabs>
      <w:spacing w:line="270" w:lineRule="atLeast"/>
    </w:pPr>
    <w:rPr>
      <w:rFonts w:ascii="Times New Roman" w:eastAsia="Times New Roman" w:hAnsi="Times New Roman" w:cs="Times New Roman"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7A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7A18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B7A18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B7A1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auto"/>
    </w:pPr>
    <w:rPr>
      <w:rFonts w:ascii="Times New Roman" w:eastAsia="Times New Roman" w:hAnsi="Times New Roman" w:cs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B7A18"/>
    <w:rPr>
      <w:rFonts w:ascii="Times New Roman" w:eastAsia="Times New Roman" w:hAnsi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94C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="Arial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94C0F"/>
    <w:rPr>
      <w:rFonts w:ascii="Times New Roman" w:eastAsia="Times New Roman" w:hAnsi="Times New Roman"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571FBB"/>
    <w:pPr>
      <w:spacing w:after="10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87FD4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87FD4"/>
  </w:style>
  <w:style w:type="character" w:styleId="Voetnootmarkering">
    <w:name w:val="footnote reference"/>
    <w:basedOn w:val="Standaardalinea-lettertype"/>
    <w:uiPriority w:val="99"/>
    <w:semiHidden/>
    <w:unhideWhenUsed/>
    <w:rsid w:val="00687FD4"/>
    <w:rPr>
      <w:vertAlign w:val="superscript"/>
    </w:rPr>
  </w:style>
  <w:style w:type="character" w:customStyle="1" w:styleId="ui-provider">
    <w:name w:val="ui-provider"/>
    <w:basedOn w:val="Standaardalinea-lettertype"/>
    <w:rsid w:val="003C7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S:\WAARDEBEPALING\Systemen\ORTAX\Templates\Leegstand\Versturen%20langer%20dan%203%20jaar%20leegstand\20200617%20Verzoek%20om%20adresgegevens.xlsx" TargetMode="External"/><Relationship Id="rId1" Type="http://schemas.openxmlformats.org/officeDocument/2006/relationships/attachedTemplate" Target="file:///C:\Users\nadorpi\AppData\Local\Temp\36\Temp1_20190430%20Brief%20belastingplichtigen.zip\Brief%20belastingplichtigen.dotm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982279-8A7B-4569-BD87-6E7E3AECA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8E15B1-0073-4342-896B-EC399BF8A0C2}"/>
</file>

<file path=customXml/itemProps3.xml><?xml version="1.0" encoding="utf-8"?>
<ds:datastoreItem xmlns:ds="http://schemas.openxmlformats.org/officeDocument/2006/customXml" ds:itemID="{0C9CC65A-623B-45B5-B8EF-E8B6DC300FE5}"/>
</file>

<file path=customXml/itemProps4.xml><?xml version="1.0" encoding="utf-8"?>
<ds:datastoreItem xmlns:ds="http://schemas.openxmlformats.org/officeDocument/2006/customXml" ds:itemID="{EB186DA2-FA85-4DE8-9E4F-B918A0F2DF1A}"/>
</file>

<file path=docProps/app.xml><?xml version="1.0" encoding="utf-8"?>
<Properties xmlns="http://schemas.openxmlformats.org/officeDocument/2006/extended-properties" xmlns:vt="http://schemas.openxmlformats.org/officeDocument/2006/docPropsVTypes">
  <Template>Brief belastingplichtigen.dotm</Template>
  <TotalTime>0</TotalTime>
  <Pages>5</Pages>
  <Words>698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Brief leegstand</vt:lpstr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 leegstand</dc:title>
  <dc:subject/>
  <dc:creator>GBTwente</dc:creator>
  <cp:keywords/>
  <dc:description/>
  <cp:lastModifiedBy>Marieke Jonker</cp:lastModifiedBy>
  <cp:revision>2</cp:revision>
  <dcterms:created xsi:type="dcterms:W3CDTF">2025-09-05T07:28:00Z</dcterms:created>
  <dcterms:modified xsi:type="dcterms:W3CDTF">2025-09-05T07:28:00Z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